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2EC1A5" w14:textId="42B26EF4" w:rsidR="001F0B53" w:rsidRPr="00841BCD" w:rsidRDefault="001F0B53" w:rsidP="007B624E">
      <w:pPr>
        <w:widowControl w:val="0"/>
        <w:tabs>
          <w:tab w:val="right" w:pos="9639"/>
        </w:tabs>
        <w:spacing w:after="0"/>
        <w:rPr>
          <w:rFonts w:ascii="Arial" w:eastAsia="SimSun" w:hAnsi="Arial"/>
          <w:b/>
          <w:bCs/>
          <w:i/>
          <w:sz w:val="32"/>
          <w:lang w:eastAsia="zh-CN"/>
        </w:rPr>
      </w:pPr>
      <w:bookmarkStart w:id="0" w:name="OLE_LINK5"/>
      <w:bookmarkStart w:id="1" w:name="OLE_LINK6"/>
      <w:bookmarkStart w:id="2" w:name="_Toc20311552"/>
      <w:bookmarkStart w:id="3" w:name="_Toc12021440"/>
      <w:bookmarkStart w:id="4" w:name="_Toc12021444"/>
      <w:bookmarkStart w:id="5" w:name="_Toc20311556"/>
      <w:bookmarkStart w:id="6" w:name="_Hlk19624135"/>
      <w:bookmarkStart w:id="7" w:name="_Toc12021461"/>
      <w:r w:rsidRPr="00841BCD">
        <w:rPr>
          <w:rFonts w:ascii="Arial" w:eastAsia="SimSun" w:hAnsi="Arial"/>
          <w:b/>
          <w:bCs/>
          <w:sz w:val="24"/>
        </w:rPr>
        <w:t>3GPP T</w:t>
      </w:r>
      <w:bookmarkStart w:id="8" w:name="_Ref452454252"/>
      <w:bookmarkEnd w:id="8"/>
      <w:r w:rsidRPr="00841BCD">
        <w:rPr>
          <w:rFonts w:ascii="Arial" w:eastAsia="SimSun" w:hAnsi="Arial"/>
          <w:b/>
          <w:bCs/>
          <w:sz w:val="24"/>
        </w:rPr>
        <w:t xml:space="preserve">SG-RAN </w:t>
      </w:r>
      <w:r w:rsidR="00C31C44">
        <w:rPr>
          <w:rFonts w:ascii="Arial" w:eastAsia="SimSun" w:hAnsi="Arial"/>
          <w:b/>
          <w:sz w:val="24"/>
        </w:rPr>
        <w:t>WG1 Meeting #10</w:t>
      </w:r>
      <w:r w:rsidR="00C31C44">
        <w:rPr>
          <w:rFonts w:ascii="Arial" w:eastAsia="SimSun" w:hAnsi="Arial" w:hint="eastAsia"/>
          <w:b/>
          <w:sz w:val="24"/>
          <w:lang w:eastAsia="zh-CN"/>
        </w:rPr>
        <w:t>4</w:t>
      </w:r>
      <w:r w:rsidR="00B73902">
        <w:rPr>
          <w:rFonts w:ascii="Arial" w:eastAsia="SimSun" w:hAnsi="Arial" w:hint="eastAsia"/>
          <w:b/>
          <w:sz w:val="24"/>
          <w:lang w:eastAsia="zh-CN"/>
        </w:rPr>
        <w:t>b</w:t>
      </w:r>
      <w:r>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Pr="00DC1AEA">
        <w:rPr>
          <w:rFonts w:ascii="Arial" w:eastAsia="SimSun" w:hAnsi="Arial" w:hint="eastAsia"/>
          <w:b/>
          <w:bCs/>
          <w:sz w:val="24"/>
          <w:lang w:eastAsia="ja-JP"/>
        </w:rPr>
        <w:t>R</w:t>
      </w:r>
      <w:r>
        <w:rPr>
          <w:rFonts w:ascii="Arial" w:eastAsia="SimSun" w:hAnsi="Arial"/>
          <w:b/>
          <w:bCs/>
          <w:sz w:val="24"/>
          <w:lang w:eastAsia="ja-JP"/>
        </w:rPr>
        <w:t>1</w:t>
      </w:r>
      <w:r w:rsidRPr="00DC1AEA">
        <w:rPr>
          <w:rFonts w:ascii="Arial" w:eastAsia="SimSun" w:hAnsi="Arial" w:hint="eastAsia"/>
          <w:b/>
          <w:bCs/>
          <w:sz w:val="24"/>
          <w:lang w:eastAsia="ja-JP"/>
        </w:rPr>
        <w:t>-</w:t>
      </w:r>
      <w:r w:rsidR="00233380">
        <w:rPr>
          <w:rFonts w:ascii="Arial" w:eastAsia="SimSun" w:hAnsi="Arial"/>
          <w:b/>
          <w:bCs/>
          <w:sz w:val="24"/>
          <w:lang w:eastAsia="zh-CN"/>
        </w:rPr>
        <w:t>2</w:t>
      </w:r>
      <w:r w:rsidR="00233380">
        <w:rPr>
          <w:rFonts w:ascii="Arial" w:eastAsia="SimSun" w:hAnsi="Arial" w:hint="eastAsia"/>
          <w:b/>
          <w:bCs/>
          <w:sz w:val="24"/>
          <w:lang w:eastAsia="zh-CN"/>
        </w:rPr>
        <w:t>1</w:t>
      </w:r>
      <w:r>
        <w:rPr>
          <w:rFonts w:ascii="Arial" w:eastAsia="SimSun" w:hAnsi="Arial"/>
          <w:b/>
          <w:bCs/>
          <w:sz w:val="24"/>
          <w:lang w:eastAsia="zh-CN"/>
        </w:rPr>
        <w:t>0</w:t>
      </w:r>
      <w:r w:rsidR="003D363A">
        <w:rPr>
          <w:rFonts w:ascii="Arial" w:eastAsia="SimSun" w:hAnsi="Arial" w:hint="eastAsia"/>
          <w:b/>
          <w:bCs/>
          <w:sz w:val="24"/>
          <w:lang w:eastAsia="zh-CN"/>
        </w:rPr>
        <w:t>4</w:t>
      </w:r>
      <w:r w:rsidR="00DA0920">
        <w:rPr>
          <w:rFonts w:ascii="Arial" w:eastAsia="SimSun" w:hAnsi="Arial" w:hint="eastAsia"/>
          <w:b/>
          <w:bCs/>
          <w:sz w:val="24"/>
          <w:lang w:eastAsia="zh-CN"/>
        </w:rPr>
        <w:t>07</w:t>
      </w:r>
      <w:r w:rsidR="00F47089">
        <w:rPr>
          <w:rFonts w:ascii="Arial" w:eastAsia="SimSun" w:hAnsi="Arial" w:hint="eastAsia"/>
          <w:b/>
          <w:bCs/>
          <w:sz w:val="24"/>
          <w:lang w:eastAsia="zh-CN"/>
        </w:rPr>
        <w:t>8</w:t>
      </w:r>
    </w:p>
    <w:p w14:paraId="00C7B342" w14:textId="3FBD99B6" w:rsidR="001F0B53" w:rsidRPr="00C31C44" w:rsidRDefault="00DA0920" w:rsidP="00C31C44">
      <w:pPr>
        <w:widowControl w:val="0"/>
        <w:tabs>
          <w:tab w:val="right" w:pos="9639"/>
        </w:tabs>
        <w:spacing w:after="0"/>
        <w:rPr>
          <w:rFonts w:ascii="Arial" w:eastAsia="SimSun" w:hAnsi="Arial"/>
          <w:b/>
          <w:sz w:val="24"/>
        </w:rPr>
      </w:pPr>
      <w:r w:rsidRPr="00DA0920">
        <w:rPr>
          <w:rFonts w:ascii="Arial" w:eastAsia="SimSun" w:hAnsi="Arial"/>
          <w:b/>
          <w:sz w:val="24"/>
        </w:rPr>
        <w:t>e-Meeting, April 12th – 20th,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bookmarkEnd w:id="0"/>
          <w:bookmarkEnd w:id="1"/>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4C6D46BA" w:rsidR="00EA4BAB" w:rsidRDefault="00EA4BAB" w:rsidP="007F45A9">
            <w:pPr>
              <w:pStyle w:val="CRCoverPage"/>
              <w:spacing w:after="0"/>
              <w:jc w:val="center"/>
              <w:rPr>
                <w:noProof/>
              </w:rPr>
            </w:pPr>
            <w:r>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77777777" w:rsidR="00EA4BAB" w:rsidRPr="00410371" w:rsidRDefault="00EA4BAB" w:rsidP="007F45A9">
            <w:pPr>
              <w:pStyle w:val="CRCoverPage"/>
              <w:spacing w:after="0"/>
              <w:jc w:val="center"/>
              <w:rPr>
                <w:b/>
                <w:noProof/>
                <w:sz w:val="28"/>
              </w:rPr>
            </w:pPr>
            <w:r w:rsidRPr="001F1F64">
              <w:rPr>
                <w:b/>
                <w:noProof/>
                <w:sz w:val="28"/>
              </w:rPr>
              <w:t>38.21</w:t>
            </w:r>
            <w:r>
              <w:rPr>
                <w:b/>
                <w:noProof/>
                <w:sz w:val="28"/>
              </w:rPr>
              <w:t>3</w:t>
            </w:r>
          </w:p>
        </w:tc>
        <w:tc>
          <w:tcPr>
            <w:tcW w:w="709" w:type="dxa"/>
          </w:tcPr>
          <w:p w14:paraId="23BC81D1" w14:textId="77777777"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409AF390" w:rsidR="00EA4BAB" w:rsidRPr="00F47089" w:rsidRDefault="00B9106A" w:rsidP="00C31C44">
            <w:pPr>
              <w:pStyle w:val="CRCoverPage"/>
              <w:spacing w:after="0"/>
              <w:jc w:val="center"/>
              <w:rPr>
                <w:rFonts w:eastAsiaTheme="minorEastAsia"/>
                <w:b/>
                <w:noProof/>
                <w:lang w:eastAsia="zh-CN"/>
              </w:rPr>
            </w:pPr>
            <w:r w:rsidRPr="0005728A">
              <w:rPr>
                <w:rFonts w:hint="eastAsia"/>
                <w:b/>
                <w:noProof/>
                <w:sz w:val="28"/>
              </w:rPr>
              <w:t>0</w:t>
            </w:r>
            <w:r w:rsidR="00DA0920" w:rsidRPr="00DA0920">
              <w:rPr>
                <w:rFonts w:hint="eastAsia"/>
                <w:b/>
                <w:noProof/>
                <w:sz w:val="28"/>
              </w:rPr>
              <w:t>22</w:t>
            </w:r>
            <w:r w:rsidR="00F47089">
              <w:rPr>
                <w:rFonts w:eastAsiaTheme="minorEastAsia" w:hint="eastAsia"/>
                <w:b/>
                <w:noProof/>
                <w:sz w:val="28"/>
                <w:lang w:eastAsia="zh-CN"/>
              </w:rPr>
              <w:t>4</w:t>
            </w: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306A1137" w:rsidR="00EA4BAB" w:rsidRPr="00442D7B" w:rsidRDefault="00442D7B" w:rsidP="007F45A9">
            <w:pPr>
              <w:pStyle w:val="CRCoverPage"/>
              <w:spacing w:after="0"/>
              <w:jc w:val="center"/>
              <w:rPr>
                <w:rFonts w:eastAsiaTheme="minorEastAsia"/>
                <w:b/>
                <w:noProof/>
                <w:lang w:eastAsia="zh-CN"/>
              </w:rPr>
            </w:pPr>
            <w:r>
              <w:rPr>
                <w:rFonts w:hint="eastAsia"/>
                <w:b/>
                <w:noProof/>
                <w:sz w:val="28"/>
                <w:lang w:eastAsia="zh-CN"/>
              </w:rPr>
              <w:t>-</w:t>
            </w: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661E1A43" w:rsidR="00EA4BAB" w:rsidRPr="00410371" w:rsidRDefault="00B76724" w:rsidP="00233380">
            <w:pPr>
              <w:pStyle w:val="CRCoverPage"/>
              <w:spacing w:after="0"/>
              <w:jc w:val="center"/>
              <w:rPr>
                <w:noProof/>
                <w:sz w:val="28"/>
              </w:rPr>
            </w:pPr>
            <w:r>
              <w:rPr>
                <w:b/>
                <w:noProof/>
                <w:sz w:val="28"/>
              </w:rPr>
              <w:t>16.</w:t>
            </w:r>
            <w:r w:rsidR="00DA0920" w:rsidRPr="00DA0920">
              <w:rPr>
                <w:rFonts w:hint="eastAsia"/>
                <w:b/>
                <w:noProof/>
                <w:sz w:val="28"/>
              </w:rPr>
              <w:t>5</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3EA37B88" w:rsidR="00EA4BAB" w:rsidRDefault="00F47089" w:rsidP="00D70D17">
            <w:pPr>
              <w:pStyle w:val="CRCoverPage"/>
              <w:spacing w:after="0"/>
              <w:ind w:left="100"/>
              <w:rPr>
                <w:noProof/>
              </w:rPr>
            </w:pPr>
            <w:r w:rsidRPr="00F47089">
              <w:rPr>
                <w:noProof/>
              </w:rPr>
              <w:t>CR on not supporting Type 1 HARQ-ACK codebook for sub-slot HARQ-ACK in R16</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50F5CD8B" w:rsidR="00EA4BAB" w:rsidRPr="00E846EC" w:rsidRDefault="00DA0920" w:rsidP="001F0B53">
            <w:pPr>
              <w:pStyle w:val="CRCoverPage"/>
              <w:spacing w:after="0"/>
              <w:ind w:left="100"/>
              <w:rPr>
                <w:rFonts w:eastAsiaTheme="minorEastAsia"/>
                <w:noProof/>
                <w:lang w:eastAsia="zh-CN"/>
              </w:rPr>
            </w:pPr>
            <w:r w:rsidRPr="00DA0920">
              <w:rPr>
                <w:noProof/>
              </w:rPr>
              <w:t>Moderator (OPPO), CATT, Nokia, Nokia Shanghai Bell, Huawei, HiSilicon</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297E354D" w:rsidR="00EA4BAB" w:rsidRPr="00EA2A54" w:rsidRDefault="00873BAA" w:rsidP="007F45A9">
            <w:pPr>
              <w:pStyle w:val="CRCoverPage"/>
              <w:spacing w:after="0"/>
              <w:ind w:left="100"/>
              <w:rPr>
                <w:rFonts w:eastAsiaTheme="minorEastAsia"/>
                <w:noProof/>
                <w:lang w:eastAsia="zh-CN"/>
              </w:rPr>
            </w:pPr>
            <w:r>
              <w:rPr>
                <w:rFonts w:eastAsiaTheme="minorEastAsia"/>
                <w:noProof/>
                <w:lang w:eastAsia="zh-CN"/>
              </w:rPr>
              <w:t>R1</w:t>
            </w: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5D231075" w:rsidR="00EA4BAB" w:rsidRDefault="00B41B38" w:rsidP="007F45A9">
            <w:pPr>
              <w:pStyle w:val="CRCoverPage"/>
              <w:spacing w:after="0"/>
              <w:ind w:left="100"/>
              <w:rPr>
                <w:noProof/>
              </w:rPr>
            </w:pPr>
            <w:hyperlink r:id="rId10" w:history="1">
              <w:r w:rsidR="001F0B53" w:rsidRPr="00D06C2E">
                <w:rPr>
                  <w:rFonts w:eastAsiaTheme="minorEastAsia"/>
                </w:rPr>
                <w:t>NR_L1enh_URLLC-Core</w:t>
              </w:r>
            </w:hyperlink>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40E2D754" w:rsidR="00EA4BAB" w:rsidRPr="00DA0920" w:rsidRDefault="00233380" w:rsidP="00C31C44">
            <w:pPr>
              <w:pStyle w:val="CRCoverPage"/>
              <w:spacing w:after="0"/>
              <w:ind w:left="100"/>
              <w:rPr>
                <w:rFonts w:eastAsiaTheme="minorEastAsia"/>
                <w:noProof/>
                <w:lang w:eastAsia="zh-CN"/>
              </w:rPr>
            </w:pPr>
            <w:r>
              <w:t>2</w:t>
            </w:r>
            <w:r w:rsidRPr="00DA0920">
              <w:rPr>
                <w:rFonts w:eastAsiaTheme="minorEastAsia"/>
              </w:rPr>
              <w:t>02</w:t>
            </w:r>
            <w:r w:rsidRPr="00DA0920">
              <w:rPr>
                <w:rFonts w:eastAsiaTheme="minorEastAsia" w:hint="eastAsia"/>
              </w:rPr>
              <w:t>1</w:t>
            </w:r>
            <w:r w:rsidR="00B76724" w:rsidRPr="00DA0920">
              <w:rPr>
                <w:rFonts w:eastAsiaTheme="minorEastAsia"/>
              </w:rPr>
              <w:t>-</w:t>
            </w:r>
            <w:r w:rsidR="00DA0920" w:rsidRPr="00DA0920">
              <w:rPr>
                <w:rFonts w:eastAsiaTheme="minorEastAsia" w:hint="eastAsia"/>
              </w:rPr>
              <w:t>04</w:t>
            </w:r>
            <w:r w:rsidR="00D70D17" w:rsidRPr="00DA0920">
              <w:rPr>
                <w:rFonts w:eastAsiaTheme="minorEastAsia"/>
              </w:rPr>
              <w:t>-</w:t>
            </w:r>
            <w:r w:rsidR="00DA0920" w:rsidRPr="00DA0920">
              <w:rPr>
                <w:rFonts w:eastAsiaTheme="minorEastAsia" w:hint="eastAsia"/>
              </w:rPr>
              <w:t>20</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5B2F6" w14:textId="503F4253" w:rsidR="00724F9E" w:rsidRPr="00F47089" w:rsidRDefault="00F47089" w:rsidP="00E40D0A">
            <w:pPr>
              <w:pStyle w:val="CRCoverPage"/>
              <w:spacing w:after="0"/>
              <w:ind w:left="100"/>
              <w:rPr>
                <w:rFonts w:eastAsiaTheme="minorEastAsia"/>
                <w:lang w:eastAsia="zh-CN"/>
              </w:rPr>
            </w:pPr>
            <w:r w:rsidRPr="008841D6">
              <w:rPr>
                <w:rFonts w:eastAsia="SimSun" w:hint="eastAsia"/>
                <w:lang w:eastAsia="zh-CN"/>
              </w:rPr>
              <w:t xml:space="preserve">It was agreed that </w:t>
            </w:r>
            <w:r w:rsidRPr="008841D6">
              <w:rPr>
                <w:rFonts w:cs="Times"/>
                <w:lang w:eastAsia="x-none"/>
              </w:rPr>
              <w:t>Type-1 HARQ-ACK codebook is not supported for sub-slot based HARQ-ACK feedback</w:t>
            </w:r>
            <w:r>
              <w:rPr>
                <w:rFonts w:eastAsiaTheme="minorEastAsia" w:cs="Times" w:hint="eastAsia"/>
                <w:lang w:eastAsia="zh-CN"/>
              </w:rPr>
              <w:t xml:space="preserve"> in Rel-16</w:t>
            </w:r>
            <w:r w:rsidRPr="008841D6">
              <w:rPr>
                <w:rFonts w:eastAsiaTheme="minorEastAsia" w:cs="Times" w:hint="eastAsia"/>
                <w:lang w:eastAsia="zh-CN"/>
              </w:rPr>
              <w:t>.</w:t>
            </w:r>
            <w:r w:rsidR="00B73902">
              <w:rPr>
                <w:rFonts w:eastAsiaTheme="minorEastAsia" w:cs="Times" w:hint="eastAsia"/>
                <w:lang w:eastAsia="zh-CN"/>
              </w:rPr>
              <w:t xml:space="preserve"> It has not been</w:t>
            </w:r>
            <w:r>
              <w:rPr>
                <w:rFonts w:eastAsiaTheme="minorEastAsia" w:cs="Times" w:hint="eastAsia"/>
                <w:lang w:eastAsia="zh-CN"/>
              </w:rPr>
              <w:t xml:space="preserve"> </w:t>
            </w:r>
            <w:r w:rsidRPr="00C2441A">
              <w:rPr>
                <w:lang w:eastAsia="zh-CN"/>
              </w:rPr>
              <w:t>explicitly</w:t>
            </w:r>
            <w:r>
              <w:rPr>
                <w:rFonts w:eastAsiaTheme="minorEastAsia" w:hint="eastAsia"/>
                <w:lang w:eastAsia="zh-CN"/>
              </w:rPr>
              <w:t xml:space="preserve"> stated in the specification</w:t>
            </w:r>
          </w:p>
          <w:p w14:paraId="2261FF48" w14:textId="1CD88C92" w:rsidR="00E40D0A" w:rsidRPr="00E40D0A" w:rsidRDefault="00E40D0A" w:rsidP="00E40D0A">
            <w:pPr>
              <w:pStyle w:val="CRCoverPage"/>
              <w:spacing w:after="0"/>
              <w:ind w:left="100"/>
              <w:rPr>
                <w:rFonts w:eastAsiaTheme="minorEastAsia"/>
                <w:lang w:eastAsia="zh-CN"/>
              </w:rPr>
            </w:pP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F3C91" w14:textId="308C96AD" w:rsidR="00610B09" w:rsidRPr="00F47089" w:rsidRDefault="00B73902" w:rsidP="00E40D0A">
            <w:pPr>
              <w:pStyle w:val="CRCoverPage"/>
              <w:spacing w:after="0"/>
              <w:ind w:left="100"/>
              <w:rPr>
                <w:rFonts w:eastAsiaTheme="minorEastAsia"/>
                <w:noProof/>
                <w:lang w:eastAsia="zh-CN"/>
              </w:rPr>
            </w:pPr>
            <w:r>
              <w:rPr>
                <w:rFonts w:eastAsiaTheme="minorEastAsia" w:hint="eastAsia"/>
                <w:noProof/>
                <w:lang w:eastAsia="zh-CN"/>
              </w:rPr>
              <w:t>Clarify</w:t>
            </w:r>
            <w:r w:rsidR="00F47089" w:rsidRPr="00F47089">
              <w:rPr>
                <w:rFonts w:eastAsiaTheme="minorEastAsia" w:hint="eastAsia"/>
                <w:noProof/>
                <w:lang w:eastAsia="zh-CN"/>
              </w:rPr>
              <w:t xml:space="preserve"> that </w:t>
            </w:r>
            <w:r w:rsidR="00F47089">
              <w:rPr>
                <w:rFonts w:eastAsia="SimSun" w:hint="eastAsia"/>
                <w:lang w:eastAsia="zh-CN"/>
              </w:rPr>
              <w:t>a</w:t>
            </w:r>
            <w:r w:rsidR="00F47089" w:rsidRPr="00F47089">
              <w:rPr>
                <w:rFonts w:eastAsia="SimSun" w:hint="eastAsia"/>
                <w:lang w:eastAsia="zh-CN"/>
              </w:rPr>
              <w:t xml:space="preserve"> UE does not expect to be configured with </w:t>
            </w:r>
            <w:r w:rsidR="00F47089" w:rsidRPr="00F47089">
              <w:rPr>
                <w:i/>
                <w:lang w:eastAsia="zh-CN"/>
              </w:rPr>
              <w:t>pdsch-</w:t>
            </w:r>
            <w:r w:rsidR="00F47089" w:rsidRPr="00F47089">
              <w:rPr>
                <w:rFonts w:cs="Arial"/>
                <w:i/>
                <w:lang w:eastAsia="zh-CN"/>
              </w:rPr>
              <w:t>HARQ-ACK-Codebook</w:t>
            </w:r>
            <w:r w:rsidR="00F47089" w:rsidRPr="00F47089" w:rsidDel="00011FE0">
              <w:rPr>
                <w:rFonts w:cs="Arial"/>
                <w:i/>
                <w:lang w:eastAsia="zh-CN"/>
              </w:rPr>
              <w:t xml:space="preserve"> </w:t>
            </w:r>
            <w:r w:rsidR="00F47089" w:rsidRPr="00F47089">
              <w:rPr>
                <w:rFonts w:cs="Arial"/>
                <w:i/>
                <w:lang w:eastAsia="zh-CN"/>
              </w:rPr>
              <w:t>= semi-static</w:t>
            </w:r>
            <w:r w:rsidR="00F47089" w:rsidRPr="00F47089">
              <w:rPr>
                <w:rFonts w:eastAsia="SimSun" w:cs="Arial" w:hint="eastAsia"/>
                <w:i/>
                <w:lang w:eastAsia="zh-CN"/>
              </w:rPr>
              <w:t xml:space="preserve"> </w:t>
            </w:r>
            <w:r w:rsidR="00F47089" w:rsidRPr="00F47089">
              <w:rPr>
                <w:rFonts w:eastAsia="SimSun" w:cs="Arial" w:hint="eastAsia"/>
                <w:lang w:eastAsia="zh-CN"/>
              </w:rPr>
              <w:t xml:space="preserve">for a codebook if </w:t>
            </w:r>
            <w:r w:rsidR="00F47089" w:rsidRPr="00F47089">
              <w:rPr>
                <w:rFonts w:cs="Arial"/>
                <w:lang w:eastAsia="zh-CN"/>
              </w:rPr>
              <w:t xml:space="preserve">a UE is provided </w:t>
            </w:r>
            <w:r w:rsidR="00F47089" w:rsidRPr="00F47089">
              <w:rPr>
                <w:rFonts w:cs="Arial"/>
                <w:i/>
                <w:iCs/>
                <w:lang w:eastAsia="zh-CN"/>
              </w:rPr>
              <w:t>subslotLength-ForPUCCH</w:t>
            </w:r>
            <w:r w:rsidR="00F47089" w:rsidRPr="00F47089">
              <w:rPr>
                <w:rFonts w:eastAsia="SimSun" w:cs="Arial" w:hint="eastAsia"/>
                <w:i/>
                <w:iCs/>
                <w:lang w:eastAsia="zh-CN"/>
              </w:rPr>
              <w:t xml:space="preserve"> </w:t>
            </w:r>
            <w:r w:rsidR="00F47089" w:rsidRPr="00F47089">
              <w:rPr>
                <w:rFonts w:eastAsia="SimSun" w:cs="Arial" w:hint="eastAsia"/>
                <w:iCs/>
                <w:lang w:eastAsia="zh-CN"/>
              </w:rPr>
              <w:t>for the codebook</w:t>
            </w:r>
            <w:r w:rsidR="00F47089" w:rsidRPr="00F47089">
              <w:rPr>
                <w:rFonts w:eastAsia="SimSun" w:cs="Arial" w:hint="eastAsia"/>
                <w:i/>
                <w:iCs/>
                <w:lang w:eastAsia="zh-CN"/>
              </w:rPr>
              <w:t>.</w:t>
            </w:r>
          </w:p>
          <w:p w14:paraId="3BC06293" w14:textId="3684EAEF" w:rsidR="00E40D0A" w:rsidRPr="00E40D0A" w:rsidRDefault="00E40D0A" w:rsidP="00E40D0A">
            <w:pPr>
              <w:pStyle w:val="CRCoverPage"/>
              <w:spacing w:after="0"/>
              <w:ind w:left="100"/>
              <w:rPr>
                <w:rFonts w:eastAsiaTheme="minorEastAsia"/>
                <w:lang w:eastAsia="zh-CN"/>
              </w:rPr>
            </w:pP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D4C79" w14:textId="3E735965" w:rsidR="00E40D0A" w:rsidRDefault="00E40D0A" w:rsidP="00003B39">
            <w:pPr>
              <w:pStyle w:val="CRCoverPage"/>
              <w:spacing w:after="0"/>
              <w:ind w:left="100"/>
              <w:rPr>
                <w:rFonts w:eastAsiaTheme="minorEastAsia"/>
                <w:noProof/>
                <w:lang w:eastAsia="zh-CN"/>
              </w:rPr>
            </w:pPr>
            <w:r>
              <w:rPr>
                <w:rFonts w:eastAsiaTheme="minorEastAsia" w:hint="eastAsia"/>
                <w:noProof/>
                <w:lang w:eastAsia="zh-CN"/>
              </w:rPr>
              <w:t>R</w:t>
            </w:r>
            <w:r w:rsidR="000B25C9">
              <w:rPr>
                <w:noProof/>
              </w:rPr>
              <w:t xml:space="preserve">isk of </w:t>
            </w:r>
            <w:r>
              <w:rPr>
                <w:rFonts w:eastAsiaTheme="minorEastAsia" w:hint="eastAsia"/>
                <w:noProof/>
                <w:lang w:eastAsia="zh-CN"/>
              </w:rPr>
              <w:t>mis</w:t>
            </w:r>
            <w:r w:rsidR="00F47089">
              <w:rPr>
                <w:rFonts w:eastAsiaTheme="minorEastAsia" w:hint="eastAsia"/>
                <w:noProof/>
                <w:lang w:eastAsia="zh-CN"/>
              </w:rPr>
              <w:t>interpretion that</w:t>
            </w:r>
            <w:r w:rsidR="00277772" w:rsidRPr="005536F4">
              <w:rPr>
                <w:rFonts w:eastAsiaTheme="minorEastAsia"/>
                <w:lang w:eastAsia="zh-CN"/>
              </w:rPr>
              <w:t xml:space="preserve"> section 9.1.2 can be applied for sub-slot based HARQ-ACK</w:t>
            </w:r>
            <w:r w:rsidR="00277772" w:rsidRPr="005536F4">
              <w:t>.</w:t>
            </w:r>
          </w:p>
          <w:p w14:paraId="75CB01C6" w14:textId="426039FC" w:rsidR="00003B39" w:rsidRPr="00003B39" w:rsidRDefault="00003B39" w:rsidP="00003B39">
            <w:pPr>
              <w:pStyle w:val="CRCoverPage"/>
              <w:spacing w:after="0"/>
              <w:ind w:left="100"/>
              <w:rPr>
                <w:rFonts w:eastAsiaTheme="minorEastAsia"/>
                <w:noProof/>
                <w:lang w:eastAsia="zh-CN"/>
              </w:rPr>
            </w:pP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6A39519A" w:rsidR="00EA4BAB" w:rsidRPr="00E40D0A" w:rsidRDefault="00E40D0A" w:rsidP="0055695C">
            <w:pPr>
              <w:pStyle w:val="CRCoverPage"/>
              <w:spacing w:after="0"/>
              <w:rPr>
                <w:rFonts w:eastAsiaTheme="minorEastAsia"/>
                <w:noProof/>
                <w:lang w:eastAsia="zh-CN"/>
              </w:rPr>
            </w:pPr>
            <w:r>
              <w:rPr>
                <w:rFonts w:eastAsiaTheme="minorEastAsia" w:hint="eastAsia"/>
                <w:noProof/>
                <w:lang w:eastAsia="zh-CN"/>
              </w:rPr>
              <w:t>9</w:t>
            </w:r>
            <w:r w:rsidR="00277772">
              <w:rPr>
                <w:rFonts w:eastAsiaTheme="minorEastAsia" w:hint="eastAsia"/>
                <w:noProof/>
                <w:lang w:eastAsia="zh-CN"/>
              </w:rPr>
              <w:t>.1.2</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2F8D3100"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569D9262" w:rsidR="00EA4BAB" w:rsidRDefault="00EA2A54" w:rsidP="007F45A9">
            <w:pPr>
              <w:pStyle w:val="CRCoverPage"/>
              <w:spacing w:after="0"/>
              <w:jc w:val="center"/>
              <w:rPr>
                <w:b/>
                <w:caps/>
                <w:noProof/>
              </w:rPr>
            </w:pPr>
            <w:r>
              <w:rPr>
                <w:b/>
                <w:caps/>
                <w:noProof/>
              </w:rPr>
              <w:t>X</w:t>
            </w: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2204597E" w:rsidR="00EA4BAB" w:rsidRDefault="00EA2A54" w:rsidP="007F45A9">
            <w:pPr>
              <w:pStyle w:val="CRCoverPage"/>
              <w:spacing w:after="0"/>
              <w:ind w:left="99"/>
              <w:rPr>
                <w:noProof/>
              </w:rPr>
            </w:pPr>
            <w:r>
              <w:rPr>
                <w:noProof/>
              </w:rPr>
              <w:t>TS/TR ... CR ...</w:t>
            </w:r>
          </w:p>
        </w:tc>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39015" w14:textId="77777777" w:rsidR="00176B9D" w:rsidRDefault="00176B9D" w:rsidP="00176B9D">
            <w:pPr>
              <w:pStyle w:val="CRCoverPage"/>
              <w:spacing w:after="0"/>
              <w:ind w:left="100"/>
              <w:rPr>
                <w:b/>
              </w:rPr>
            </w:pPr>
            <w:r>
              <w:rPr>
                <w:b/>
              </w:rPr>
              <w:t>Isolated impact analysis:</w:t>
            </w:r>
          </w:p>
          <w:p w14:paraId="55DB3937" w14:textId="77777777" w:rsidR="00176B9D" w:rsidRDefault="00176B9D" w:rsidP="00176B9D">
            <w:pPr>
              <w:pStyle w:val="CRCoverPage"/>
              <w:spacing w:after="0"/>
              <w:ind w:left="100"/>
            </w:pPr>
          </w:p>
          <w:p w14:paraId="562EC6AD" w14:textId="77777777" w:rsidR="00176B9D" w:rsidRDefault="00176B9D" w:rsidP="00176B9D">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p w14:paraId="20774C11" w14:textId="77777777" w:rsidR="00EA4BAB" w:rsidRDefault="00EA4BAB" w:rsidP="007F45A9">
            <w:pPr>
              <w:pStyle w:val="CRCoverPage"/>
              <w:spacing w:after="0"/>
              <w:ind w:left="100"/>
              <w:rPr>
                <w:noProof/>
              </w:rPr>
            </w:pP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EA4BAB" w:rsidRDefault="00EA4BAB" w:rsidP="007F45A9">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3E0C2D92" w14:textId="0D3B4165" w:rsidR="006F1D99" w:rsidRDefault="006F1D99">
      <w:pPr>
        <w:overflowPunct/>
        <w:autoSpaceDE/>
        <w:autoSpaceDN/>
        <w:adjustRightInd/>
        <w:spacing w:after="0"/>
        <w:textAlignment w:val="auto"/>
        <w:rPr>
          <w:rFonts w:eastAsiaTheme="minorEastAsia"/>
          <w:lang w:eastAsia="zh-CN"/>
        </w:rPr>
      </w:pPr>
      <w:bookmarkStart w:id="11" w:name="_Toc29894831"/>
      <w:bookmarkStart w:id="12" w:name="_Toc29899130"/>
      <w:bookmarkStart w:id="13" w:name="_Toc29899548"/>
      <w:bookmarkStart w:id="14" w:name="_Toc29917285"/>
      <w:bookmarkStart w:id="15" w:name="_Toc36498159"/>
      <w:bookmarkStart w:id="16" w:name="_Hlk39311079"/>
      <w:bookmarkEnd w:id="2"/>
      <w:bookmarkEnd w:id="3"/>
      <w:bookmarkEnd w:id="4"/>
      <w:bookmarkEnd w:id="5"/>
      <w:bookmarkEnd w:id="6"/>
      <w:bookmarkEnd w:id="7"/>
    </w:p>
    <w:p w14:paraId="5E2AB522" w14:textId="2CBF08A3" w:rsidR="00277772" w:rsidRPr="00277772" w:rsidRDefault="00277772" w:rsidP="00277772">
      <w:pPr>
        <w:overflowPunct/>
        <w:autoSpaceDE/>
        <w:autoSpaceDN/>
        <w:adjustRightInd/>
        <w:spacing w:beforeLines="50" w:before="120" w:after="120"/>
        <w:textAlignment w:val="auto"/>
        <w:rPr>
          <w:rFonts w:ascii="Arial" w:eastAsia="SimSun" w:hAnsi="Arial" w:cs="Arial"/>
          <w:sz w:val="24"/>
          <w:lang w:eastAsia="en-US"/>
        </w:rPr>
      </w:pPr>
      <w:r w:rsidRPr="00277772">
        <w:rPr>
          <w:rFonts w:ascii="Arial" w:eastAsia="SimSun" w:hAnsi="Arial" w:cs="Arial"/>
          <w:sz w:val="24"/>
          <w:lang w:eastAsia="en-US"/>
        </w:rPr>
        <w:t>9.1.2</w:t>
      </w:r>
      <w:r>
        <w:rPr>
          <w:rFonts w:ascii="Arial" w:eastAsia="SimSun" w:hAnsi="Arial" w:cs="Arial" w:hint="eastAsia"/>
          <w:sz w:val="24"/>
          <w:lang w:eastAsia="zh-CN"/>
        </w:rPr>
        <w:tab/>
      </w:r>
      <w:r w:rsidRPr="00277772">
        <w:rPr>
          <w:rFonts w:ascii="Arial" w:eastAsia="SimSun" w:hAnsi="Arial" w:cs="Arial"/>
          <w:sz w:val="24"/>
          <w:lang w:eastAsia="en-US"/>
        </w:rPr>
        <w:tab/>
        <w:t>Type-1 HARQ-ACK codebook determination</w:t>
      </w:r>
    </w:p>
    <w:p w14:paraId="2773D236" w14:textId="77777777" w:rsidR="00277772" w:rsidRDefault="00277772" w:rsidP="00277772">
      <w:pPr>
        <w:spacing w:after="120"/>
        <w:rPr>
          <w:lang w:eastAsia="zh-CN"/>
        </w:rPr>
      </w:pPr>
      <w:r>
        <w:rPr>
          <w:lang w:eastAsia="zh-CN"/>
        </w:rPr>
        <w:t xml:space="preserve">This Clause applies if the UE is configured with </w:t>
      </w:r>
      <w:r w:rsidRPr="00AF2C90">
        <w:rPr>
          <w:i/>
          <w:lang w:eastAsia="zh-CN"/>
        </w:rPr>
        <w:t>pdsch-</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r w:rsidRPr="002001B9">
        <w:rPr>
          <w:rFonts w:cs="Arial"/>
          <w:lang w:eastAsia="zh-CN"/>
        </w:rPr>
        <w:t>.</w:t>
      </w:r>
    </w:p>
    <w:p w14:paraId="21543AEF" w14:textId="77777777" w:rsidR="00277772" w:rsidRPr="00DD17EE" w:rsidRDefault="00277772" w:rsidP="00277772">
      <w:pPr>
        <w:spacing w:after="120"/>
        <w:rPr>
          <w:rFonts w:eastAsia="SimSun"/>
          <w:color w:val="FF0000"/>
          <w:u w:val="single"/>
          <w:lang w:eastAsia="zh-CN"/>
        </w:rPr>
      </w:pPr>
      <w:r w:rsidRPr="00DD17EE">
        <w:rPr>
          <w:rFonts w:eastAsia="SimSun" w:hint="eastAsia"/>
          <w:color w:val="FF0000"/>
          <w:u w:val="single"/>
          <w:lang w:eastAsia="zh-CN"/>
        </w:rPr>
        <w:lastRenderedPageBreak/>
        <w:t xml:space="preserve">A UE does not expect to be configured with </w:t>
      </w:r>
      <w:r w:rsidRPr="00DD17EE">
        <w:rPr>
          <w:i/>
          <w:color w:val="FF0000"/>
          <w:u w:val="single"/>
          <w:lang w:eastAsia="zh-CN"/>
        </w:rPr>
        <w:t>pdsch-</w:t>
      </w:r>
      <w:r w:rsidRPr="00DD17EE">
        <w:rPr>
          <w:rFonts w:cs="Arial"/>
          <w:i/>
          <w:color w:val="FF0000"/>
          <w:u w:val="single"/>
          <w:lang w:eastAsia="zh-CN"/>
        </w:rPr>
        <w:t>HARQ-ACK-Codebook</w:t>
      </w:r>
      <w:r w:rsidRPr="00DD17EE" w:rsidDel="00011FE0">
        <w:rPr>
          <w:rFonts w:cs="Arial"/>
          <w:i/>
          <w:color w:val="FF0000"/>
          <w:u w:val="single"/>
          <w:lang w:eastAsia="zh-CN"/>
        </w:rPr>
        <w:t xml:space="preserve"> </w:t>
      </w:r>
      <w:r w:rsidRPr="00DD17EE">
        <w:rPr>
          <w:rFonts w:cs="Arial"/>
          <w:i/>
          <w:color w:val="FF0000"/>
          <w:u w:val="single"/>
          <w:lang w:eastAsia="zh-CN"/>
        </w:rPr>
        <w:t>= semi-static</w:t>
      </w:r>
      <w:r w:rsidRPr="00DD17EE">
        <w:rPr>
          <w:rFonts w:eastAsia="SimSun" w:cs="Arial" w:hint="eastAsia"/>
          <w:i/>
          <w:color w:val="FF0000"/>
          <w:u w:val="single"/>
          <w:lang w:eastAsia="zh-CN"/>
        </w:rPr>
        <w:t xml:space="preserve"> </w:t>
      </w:r>
      <w:r w:rsidRPr="00DD17EE">
        <w:rPr>
          <w:rFonts w:eastAsia="SimSun" w:cs="Arial" w:hint="eastAsia"/>
          <w:color w:val="FF0000"/>
          <w:u w:val="single"/>
          <w:lang w:eastAsia="zh-CN"/>
        </w:rPr>
        <w:t xml:space="preserve">for a codebook if </w:t>
      </w:r>
      <w:r w:rsidRPr="00DD17EE">
        <w:rPr>
          <w:rFonts w:cs="Arial"/>
          <w:color w:val="FF0000"/>
          <w:u w:val="single"/>
          <w:lang w:eastAsia="zh-CN"/>
        </w:rPr>
        <w:t xml:space="preserve">a UE is provided </w:t>
      </w:r>
      <w:r w:rsidRPr="00DD17EE">
        <w:rPr>
          <w:rFonts w:cs="Arial"/>
          <w:i/>
          <w:iCs/>
          <w:color w:val="FF0000"/>
          <w:u w:val="single"/>
          <w:lang w:eastAsia="zh-CN"/>
        </w:rPr>
        <w:t>subslotLength-ForPUCCH</w:t>
      </w:r>
      <w:r w:rsidRPr="00DD17EE">
        <w:rPr>
          <w:rFonts w:eastAsia="SimSun" w:cs="Arial" w:hint="eastAsia"/>
          <w:i/>
          <w:iCs/>
          <w:color w:val="FF0000"/>
          <w:u w:val="single"/>
          <w:lang w:eastAsia="zh-CN"/>
        </w:rPr>
        <w:t xml:space="preserve"> </w:t>
      </w:r>
      <w:r w:rsidRPr="00DD17EE">
        <w:rPr>
          <w:rFonts w:eastAsia="SimSun" w:cs="Arial" w:hint="eastAsia"/>
          <w:iCs/>
          <w:color w:val="FF0000"/>
          <w:u w:val="single"/>
          <w:lang w:eastAsia="zh-CN"/>
        </w:rPr>
        <w:t>for the codebook</w:t>
      </w:r>
      <w:r w:rsidRPr="00DD17EE">
        <w:rPr>
          <w:rFonts w:eastAsia="SimSun" w:cs="Arial" w:hint="eastAsia"/>
          <w:i/>
          <w:iCs/>
          <w:color w:val="FF0000"/>
          <w:u w:val="single"/>
          <w:lang w:eastAsia="zh-CN"/>
        </w:rPr>
        <w:t>.</w:t>
      </w:r>
    </w:p>
    <w:p w14:paraId="667CD600" w14:textId="3765AA15" w:rsidR="00277772" w:rsidRPr="00277772" w:rsidRDefault="00277772" w:rsidP="00277772">
      <w:pPr>
        <w:spacing w:after="120"/>
        <w:rPr>
          <w:rFonts w:eastAsiaTheme="minorEastAsia"/>
          <w:color w:val="FF0000"/>
          <w:lang w:eastAsia="zh-CN"/>
        </w:rPr>
      </w:pPr>
      <w:r>
        <w:t>A UE reports HARQ-ACK information for a corresponding PDSCH reception or SPS PDSCH release only in a HARQ-ACK codebook that the UE transmits in a slot indicated by a value of a PDSCH-to-HARQ_feedback timing indicator field in a corresponding DCI format. The UE reports NACK value(s) for HARQ-ACK information bit(s) in a HARQ-ACK codebook that the UE transmits in a slot not indicated by a value of a PDSCH-to-HARQ_feedback timing indicator field in a corresponding DCI format.</w:t>
      </w:r>
    </w:p>
    <w:p w14:paraId="7465B6F9" w14:textId="77777777" w:rsidR="00442D7B" w:rsidRDefault="00442D7B" w:rsidP="00442D7B">
      <w:pPr>
        <w:spacing w:beforeLines="50" w:before="120" w:after="240"/>
        <w:jc w:val="center"/>
        <w:rPr>
          <w:color w:val="FF0000"/>
          <w:lang w:eastAsia="zh-CN"/>
        </w:rPr>
      </w:pPr>
      <w:r>
        <w:rPr>
          <w:color w:val="FF0000"/>
          <w:lang w:eastAsia="zh-CN"/>
        </w:rPr>
        <w:t>&lt;Unchanged parts are omitted&gt;</w:t>
      </w:r>
      <w:bookmarkEnd w:id="11"/>
      <w:bookmarkEnd w:id="12"/>
      <w:bookmarkEnd w:id="13"/>
      <w:bookmarkEnd w:id="14"/>
      <w:bookmarkEnd w:id="15"/>
      <w:bookmarkEnd w:id="16"/>
    </w:p>
    <w:sectPr w:rsidR="00442D7B" w:rsidSect="001030D2">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500A79" w14:textId="77777777" w:rsidR="00B41B38" w:rsidRDefault="00B41B38">
      <w:r>
        <w:separator/>
      </w:r>
    </w:p>
  </w:endnote>
  <w:endnote w:type="continuationSeparator" w:id="0">
    <w:p w14:paraId="71B14CC8" w14:textId="77777777" w:rsidR="00B41B38" w:rsidRDefault="00B41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4E1BE" w14:textId="77777777" w:rsidR="00B41B38" w:rsidRDefault="00B41B38">
      <w:r>
        <w:separator/>
      </w:r>
    </w:p>
  </w:footnote>
  <w:footnote w:type="continuationSeparator" w:id="0">
    <w:p w14:paraId="24A1FF86" w14:textId="77777777" w:rsidR="00B41B38" w:rsidRDefault="00B41B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2"/>
  </w:num>
  <w:num w:numId="5">
    <w:abstractNumId w:val="3"/>
  </w:num>
  <w:num w:numId="6">
    <w:abstractNumId w:val="21"/>
  </w:num>
  <w:num w:numId="7">
    <w:abstractNumId w:val="9"/>
  </w:num>
  <w:num w:numId="8">
    <w:abstractNumId w:val="10"/>
  </w:num>
  <w:num w:numId="9">
    <w:abstractNumId w:val="19"/>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23"/>
  </w:num>
  <w:num w:numId="25">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4DF8"/>
    <w:rsid w:val="000026A4"/>
    <w:rsid w:val="00003B39"/>
    <w:rsid w:val="0000456A"/>
    <w:rsid w:val="000048A3"/>
    <w:rsid w:val="00004D09"/>
    <w:rsid w:val="0000642B"/>
    <w:rsid w:val="00007BDB"/>
    <w:rsid w:val="000110D5"/>
    <w:rsid w:val="000124EA"/>
    <w:rsid w:val="00017342"/>
    <w:rsid w:val="00017B1A"/>
    <w:rsid w:val="000200D6"/>
    <w:rsid w:val="00020CC5"/>
    <w:rsid w:val="000230BF"/>
    <w:rsid w:val="00025E6A"/>
    <w:rsid w:val="0002682D"/>
    <w:rsid w:val="0002689A"/>
    <w:rsid w:val="00026C34"/>
    <w:rsid w:val="0003012B"/>
    <w:rsid w:val="000304C8"/>
    <w:rsid w:val="00031172"/>
    <w:rsid w:val="000314A7"/>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A15"/>
    <w:rsid w:val="00053B32"/>
    <w:rsid w:val="00054936"/>
    <w:rsid w:val="00054BE8"/>
    <w:rsid w:val="000562E5"/>
    <w:rsid w:val="0005728A"/>
    <w:rsid w:val="00061410"/>
    <w:rsid w:val="00064671"/>
    <w:rsid w:val="000702CB"/>
    <w:rsid w:val="000728D7"/>
    <w:rsid w:val="00077B17"/>
    <w:rsid w:val="00077B48"/>
    <w:rsid w:val="0008094D"/>
    <w:rsid w:val="00081CAC"/>
    <w:rsid w:val="000824C2"/>
    <w:rsid w:val="00082539"/>
    <w:rsid w:val="00082600"/>
    <w:rsid w:val="00086548"/>
    <w:rsid w:val="0009135A"/>
    <w:rsid w:val="00092222"/>
    <w:rsid w:val="000944E3"/>
    <w:rsid w:val="00095A1C"/>
    <w:rsid w:val="00096341"/>
    <w:rsid w:val="00096E64"/>
    <w:rsid w:val="00097BB3"/>
    <w:rsid w:val="000A0AFA"/>
    <w:rsid w:val="000A13D9"/>
    <w:rsid w:val="000A357B"/>
    <w:rsid w:val="000A372E"/>
    <w:rsid w:val="000A38BD"/>
    <w:rsid w:val="000A3FF6"/>
    <w:rsid w:val="000A6A6C"/>
    <w:rsid w:val="000A6F3D"/>
    <w:rsid w:val="000A7A6C"/>
    <w:rsid w:val="000B0408"/>
    <w:rsid w:val="000B093E"/>
    <w:rsid w:val="000B0B4B"/>
    <w:rsid w:val="000B1907"/>
    <w:rsid w:val="000B2575"/>
    <w:rsid w:val="000B25C9"/>
    <w:rsid w:val="000B5357"/>
    <w:rsid w:val="000C3EF3"/>
    <w:rsid w:val="000C4ED9"/>
    <w:rsid w:val="000C62F0"/>
    <w:rsid w:val="000C685E"/>
    <w:rsid w:val="000C69F9"/>
    <w:rsid w:val="000D505F"/>
    <w:rsid w:val="000D5AC1"/>
    <w:rsid w:val="000D5E5C"/>
    <w:rsid w:val="000D6A4F"/>
    <w:rsid w:val="000E0BC7"/>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27ECC"/>
    <w:rsid w:val="0013200F"/>
    <w:rsid w:val="00132115"/>
    <w:rsid w:val="00137FD6"/>
    <w:rsid w:val="001418F0"/>
    <w:rsid w:val="001444F0"/>
    <w:rsid w:val="001458C4"/>
    <w:rsid w:val="001465D9"/>
    <w:rsid w:val="001470A2"/>
    <w:rsid w:val="00147374"/>
    <w:rsid w:val="00147D90"/>
    <w:rsid w:val="001508F9"/>
    <w:rsid w:val="00150C01"/>
    <w:rsid w:val="001514CE"/>
    <w:rsid w:val="00153325"/>
    <w:rsid w:val="001575B2"/>
    <w:rsid w:val="0016256E"/>
    <w:rsid w:val="0016310B"/>
    <w:rsid w:val="00173961"/>
    <w:rsid w:val="00175453"/>
    <w:rsid w:val="0017663A"/>
    <w:rsid w:val="00176B9D"/>
    <w:rsid w:val="00177A8E"/>
    <w:rsid w:val="00180424"/>
    <w:rsid w:val="001836D3"/>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2DB9"/>
    <w:rsid w:val="001C35D3"/>
    <w:rsid w:val="001C555E"/>
    <w:rsid w:val="001C5659"/>
    <w:rsid w:val="001C582B"/>
    <w:rsid w:val="001C6E82"/>
    <w:rsid w:val="001C6F8C"/>
    <w:rsid w:val="001D0A95"/>
    <w:rsid w:val="001D6543"/>
    <w:rsid w:val="001D6D52"/>
    <w:rsid w:val="001D6E78"/>
    <w:rsid w:val="001E1C34"/>
    <w:rsid w:val="001E1F2A"/>
    <w:rsid w:val="001E280E"/>
    <w:rsid w:val="001E35E5"/>
    <w:rsid w:val="001F0B53"/>
    <w:rsid w:val="001F2804"/>
    <w:rsid w:val="001F32CB"/>
    <w:rsid w:val="001F3790"/>
    <w:rsid w:val="001F3C0F"/>
    <w:rsid w:val="001F4183"/>
    <w:rsid w:val="001F4E86"/>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1FF"/>
    <w:rsid w:val="0022467F"/>
    <w:rsid w:val="00226169"/>
    <w:rsid w:val="00226A10"/>
    <w:rsid w:val="00226C77"/>
    <w:rsid w:val="00226E8B"/>
    <w:rsid w:val="0022747C"/>
    <w:rsid w:val="00230E57"/>
    <w:rsid w:val="00231032"/>
    <w:rsid w:val="00233380"/>
    <w:rsid w:val="002355B6"/>
    <w:rsid w:val="0023632A"/>
    <w:rsid w:val="0023716A"/>
    <w:rsid w:val="00237DF5"/>
    <w:rsid w:val="00242926"/>
    <w:rsid w:val="00244D80"/>
    <w:rsid w:val="002459EC"/>
    <w:rsid w:val="00245E16"/>
    <w:rsid w:val="0025130A"/>
    <w:rsid w:val="00251846"/>
    <w:rsid w:val="00255BDA"/>
    <w:rsid w:val="0025750D"/>
    <w:rsid w:val="002603B7"/>
    <w:rsid w:val="00260EC9"/>
    <w:rsid w:val="0026415F"/>
    <w:rsid w:val="0026467B"/>
    <w:rsid w:val="00272B8D"/>
    <w:rsid w:val="00273D3A"/>
    <w:rsid w:val="00276669"/>
    <w:rsid w:val="0027693D"/>
    <w:rsid w:val="0027753D"/>
    <w:rsid w:val="002775CC"/>
    <w:rsid w:val="002775EF"/>
    <w:rsid w:val="00277772"/>
    <w:rsid w:val="0028124D"/>
    <w:rsid w:val="002828D6"/>
    <w:rsid w:val="00284010"/>
    <w:rsid w:val="00284990"/>
    <w:rsid w:val="00291715"/>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C167C"/>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1CF0"/>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2C60"/>
    <w:rsid w:val="003337E4"/>
    <w:rsid w:val="00333B47"/>
    <w:rsid w:val="0033547C"/>
    <w:rsid w:val="00336317"/>
    <w:rsid w:val="00337521"/>
    <w:rsid w:val="00337F56"/>
    <w:rsid w:val="00341A24"/>
    <w:rsid w:val="00342645"/>
    <w:rsid w:val="00343569"/>
    <w:rsid w:val="00347E0C"/>
    <w:rsid w:val="00347EE5"/>
    <w:rsid w:val="003500B7"/>
    <w:rsid w:val="003507A7"/>
    <w:rsid w:val="00351005"/>
    <w:rsid w:val="00353002"/>
    <w:rsid w:val="00353288"/>
    <w:rsid w:val="00353392"/>
    <w:rsid w:val="003548F8"/>
    <w:rsid w:val="0035497B"/>
    <w:rsid w:val="00354D46"/>
    <w:rsid w:val="00354D58"/>
    <w:rsid w:val="003552F8"/>
    <w:rsid w:val="003606B7"/>
    <w:rsid w:val="00361F03"/>
    <w:rsid w:val="003631AE"/>
    <w:rsid w:val="00363477"/>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753"/>
    <w:rsid w:val="003B7A85"/>
    <w:rsid w:val="003C170E"/>
    <w:rsid w:val="003C245D"/>
    <w:rsid w:val="003C274E"/>
    <w:rsid w:val="003C3405"/>
    <w:rsid w:val="003C3759"/>
    <w:rsid w:val="003C4803"/>
    <w:rsid w:val="003C572D"/>
    <w:rsid w:val="003C6EE8"/>
    <w:rsid w:val="003D038A"/>
    <w:rsid w:val="003D363A"/>
    <w:rsid w:val="003D65F5"/>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F45"/>
    <w:rsid w:val="00420B98"/>
    <w:rsid w:val="004218EE"/>
    <w:rsid w:val="00422897"/>
    <w:rsid w:val="0042388A"/>
    <w:rsid w:val="00423F0C"/>
    <w:rsid w:val="00425615"/>
    <w:rsid w:val="00427149"/>
    <w:rsid w:val="00427255"/>
    <w:rsid w:val="00430D12"/>
    <w:rsid w:val="00432BEF"/>
    <w:rsid w:val="00432E03"/>
    <w:rsid w:val="00434C78"/>
    <w:rsid w:val="004366E8"/>
    <w:rsid w:val="00437459"/>
    <w:rsid w:val="00437A3E"/>
    <w:rsid w:val="004402D0"/>
    <w:rsid w:val="00440B18"/>
    <w:rsid w:val="00441B9E"/>
    <w:rsid w:val="00442138"/>
    <w:rsid w:val="00442D7B"/>
    <w:rsid w:val="0044745B"/>
    <w:rsid w:val="00451BF3"/>
    <w:rsid w:val="00453CDF"/>
    <w:rsid w:val="00454BAE"/>
    <w:rsid w:val="0045520E"/>
    <w:rsid w:val="00455A14"/>
    <w:rsid w:val="004606EE"/>
    <w:rsid w:val="00461CF5"/>
    <w:rsid w:val="00464441"/>
    <w:rsid w:val="00464883"/>
    <w:rsid w:val="004648D6"/>
    <w:rsid w:val="0046576D"/>
    <w:rsid w:val="004666EB"/>
    <w:rsid w:val="0046740F"/>
    <w:rsid w:val="00470090"/>
    <w:rsid w:val="004703CD"/>
    <w:rsid w:val="00470720"/>
    <w:rsid w:val="00470A91"/>
    <w:rsid w:val="00475AB1"/>
    <w:rsid w:val="004814ED"/>
    <w:rsid w:val="004820C4"/>
    <w:rsid w:val="00482CC8"/>
    <w:rsid w:val="0048584F"/>
    <w:rsid w:val="004858B6"/>
    <w:rsid w:val="00486781"/>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015"/>
    <w:rsid w:val="004A7648"/>
    <w:rsid w:val="004B0BC8"/>
    <w:rsid w:val="004B1AF2"/>
    <w:rsid w:val="004B2192"/>
    <w:rsid w:val="004B289C"/>
    <w:rsid w:val="004B2C1F"/>
    <w:rsid w:val="004B777E"/>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309C"/>
    <w:rsid w:val="004D309D"/>
    <w:rsid w:val="004D3A8F"/>
    <w:rsid w:val="004D3C25"/>
    <w:rsid w:val="004D519F"/>
    <w:rsid w:val="004D5C0B"/>
    <w:rsid w:val="004D6BBA"/>
    <w:rsid w:val="004E0801"/>
    <w:rsid w:val="004E09C2"/>
    <w:rsid w:val="004E3963"/>
    <w:rsid w:val="004F16D2"/>
    <w:rsid w:val="004F4AFC"/>
    <w:rsid w:val="004F5CDA"/>
    <w:rsid w:val="004F7207"/>
    <w:rsid w:val="004F7662"/>
    <w:rsid w:val="004F7BB7"/>
    <w:rsid w:val="004F7E84"/>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16903"/>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7A6"/>
    <w:rsid w:val="00545B2B"/>
    <w:rsid w:val="00547FF8"/>
    <w:rsid w:val="00551E54"/>
    <w:rsid w:val="005522C0"/>
    <w:rsid w:val="00552D50"/>
    <w:rsid w:val="0055438A"/>
    <w:rsid w:val="00554A1B"/>
    <w:rsid w:val="005557FD"/>
    <w:rsid w:val="005561A2"/>
    <w:rsid w:val="0055695C"/>
    <w:rsid w:val="00556E45"/>
    <w:rsid w:val="00557420"/>
    <w:rsid w:val="00560CDA"/>
    <w:rsid w:val="0056186B"/>
    <w:rsid w:val="00562A61"/>
    <w:rsid w:val="00563740"/>
    <w:rsid w:val="00563E21"/>
    <w:rsid w:val="0056568B"/>
    <w:rsid w:val="00566988"/>
    <w:rsid w:val="00566DF7"/>
    <w:rsid w:val="00570A04"/>
    <w:rsid w:val="005734B4"/>
    <w:rsid w:val="0057472B"/>
    <w:rsid w:val="00576853"/>
    <w:rsid w:val="00580AAB"/>
    <w:rsid w:val="00581C7A"/>
    <w:rsid w:val="0058579F"/>
    <w:rsid w:val="005872D2"/>
    <w:rsid w:val="005873DF"/>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13ED"/>
    <w:rsid w:val="005D229D"/>
    <w:rsid w:val="005D335F"/>
    <w:rsid w:val="005D40C6"/>
    <w:rsid w:val="005D4778"/>
    <w:rsid w:val="005D7CFA"/>
    <w:rsid w:val="005E0082"/>
    <w:rsid w:val="005E0E2B"/>
    <w:rsid w:val="005E11AD"/>
    <w:rsid w:val="005E1B81"/>
    <w:rsid w:val="005E24FE"/>
    <w:rsid w:val="005E418A"/>
    <w:rsid w:val="005E53DE"/>
    <w:rsid w:val="005E6C79"/>
    <w:rsid w:val="005E7321"/>
    <w:rsid w:val="005F0655"/>
    <w:rsid w:val="005F2698"/>
    <w:rsid w:val="005F3B33"/>
    <w:rsid w:val="005F407D"/>
    <w:rsid w:val="006002BE"/>
    <w:rsid w:val="00601D13"/>
    <w:rsid w:val="00601D6B"/>
    <w:rsid w:val="00605EFF"/>
    <w:rsid w:val="00606CD3"/>
    <w:rsid w:val="00610B09"/>
    <w:rsid w:val="00611E63"/>
    <w:rsid w:val="00611EE7"/>
    <w:rsid w:val="00614C86"/>
    <w:rsid w:val="00614E35"/>
    <w:rsid w:val="00615FD4"/>
    <w:rsid w:val="00617856"/>
    <w:rsid w:val="006178FC"/>
    <w:rsid w:val="00617F2A"/>
    <w:rsid w:val="0062004C"/>
    <w:rsid w:val="00622EE6"/>
    <w:rsid w:val="00627CAE"/>
    <w:rsid w:val="00632C88"/>
    <w:rsid w:val="00633B7F"/>
    <w:rsid w:val="00633FA9"/>
    <w:rsid w:val="006344A4"/>
    <w:rsid w:val="00640EF1"/>
    <w:rsid w:val="0064110D"/>
    <w:rsid w:val="006443DE"/>
    <w:rsid w:val="00650837"/>
    <w:rsid w:val="00651CCA"/>
    <w:rsid w:val="00651FB3"/>
    <w:rsid w:val="00652E4A"/>
    <w:rsid w:val="00654F6A"/>
    <w:rsid w:val="0065696C"/>
    <w:rsid w:val="00657C8A"/>
    <w:rsid w:val="006616FE"/>
    <w:rsid w:val="006624E1"/>
    <w:rsid w:val="00665710"/>
    <w:rsid w:val="00665D92"/>
    <w:rsid w:val="00666089"/>
    <w:rsid w:val="006660A6"/>
    <w:rsid w:val="00667233"/>
    <w:rsid w:val="00667560"/>
    <w:rsid w:val="00672650"/>
    <w:rsid w:val="00672B1D"/>
    <w:rsid w:val="00672F8C"/>
    <w:rsid w:val="006733E4"/>
    <w:rsid w:val="006759E5"/>
    <w:rsid w:val="00676E1B"/>
    <w:rsid w:val="00676F08"/>
    <w:rsid w:val="00685BA3"/>
    <w:rsid w:val="00686007"/>
    <w:rsid w:val="0068790A"/>
    <w:rsid w:val="00691357"/>
    <w:rsid w:val="0069244D"/>
    <w:rsid w:val="006930BD"/>
    <w:rsid w:val="00693BF8"/>
    <w:rsid w:val="0069600E"/>
    <w:rsid w:val="006976B4"/>
    <w:rsid w:val="006A020F"/>
    <w:rsid w:val="006A0550"/>
    <w:rsid w:val="006A0635"/>
    <w:rsid w:val="006A19BB"/>
    <w:rsid w:val="006A280D"/>
    <w:rsid w:val="006A7098"/>
    <w:rsid w:val="006A717F"/>
    <w:rsid w:val="006A7D6A"/>
    <w:rsid w:val="006B285B"/>
    <w:rsid w:val="006B46AD"/>
    <w:rsid w:val="006B7F9D"/>
    <w:rsid w:val="006C03F1"/>
    <w:rsid w:val="006C048F"/>
    <w:rsid w:val="006C0CE3"/>
    <w:rsid w:val="006C2522"/>
    <w:rsid w:val="006C2DFE"/>
    <w:rsid w:val="006C58C9"/>
    <w:rsid w:val="006C6EB9"/>
    <w:rsid w:val="006D12EC"/>
    <w:rsid w:val="006D34DA"/>
    <w:rsid w:val="006D6724"/>
    <w:rsid w:val="006D68E4"/>
    <w:rsid w:val="006D767D"/>
    <w:rsid w:val="006D7A77"/>
    <w:rsid w:val="006D7CEE"/>
    <w:rsid w:val="006E0D0C"/>
    <w:rsid w:val="006E4B76"/>
    <w:rsid w:val="006E6E0D"/>
    <w:rsid w:val="006F15B6"/>
    <w:rsid w:val="006F1BA3"/>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C5D"/>
    <w:rsid w:val="00721B48"/>
    <w:rsid w:val="00721D0B"/>
    <w:rsid w:val="00722DDB"/>
    <w:rsid w:val="00723A5B"/>
    <w:rsid w:val="0072495C"/>
    <w:rsid w:val="00724F9E"/>
    <w:rsid w:val="007274D2"/>
    <w:rsid w:val="00730190"/>
    <w:rsid w:val="007312C6"/>
    <w:rsid w:val="00731758"/>
    <w:rsid w:val="00732F0F"/>
    <w:rsid w:val="0073592D"/>
    <w:rsid w:val="00736976"/>
    <w:rsid w:val="00736BCF"/>
    <w:rsid w:val="00736D84"/>
    <w:rsid w:val="00737070"/>
    <w:rsid w:val="00741163"/>
    <w:rsid w:val="0074342B"/>
    <w:rsid w:val="00745394"/>
    <w:rsid w:val="00746401"/>
    <w:rsid w:val="00751373"/>
    <w:rsid w:val="00752D0A"/>
    <w:rsid w:val="00753BA9"/>
    <w:rsid w:val="007541C5"/>
    <w:rsid w:val="0075474A"/>
    <w:rsid w:val="007549C6"/>
    <w:rsid w:val="00756737"/>
    <w:rsid w:val="0075678D"/>
    <w:rsid w:val="00756C14"/>
    <w:rsid w:val="007618DB"/>
    <w:rsid w:val="007622D2"/>
    <w:rsid w:val="007628E1"/>
    <w:rsid w:val="007629F4"/>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4FBD"/>
    <w:rsid w:val="007755BA"/>
    <w:rsid w:val="00775D52"/>
    <w:rsid w:val="007764B9"/>
    <w:rsid w:val="007779EA"/>
    <w:rsid w:val="00782A81"/>
    <w:rsid w:val="00782C98"/>
    <w:rsid w:val="007830FC"/>
    <w:rsid w:val="00783683"/>
    <w:rsid w:val="00783685"/>
    <w:rsid w:val="00783A10"/>
    <w:rsid w:val="00783E6E"/>
    <w:rsid w:val="00785180"/>
    <w:rsid w:val="007867F5"/>
    <w:rsid w:val="00797AD1"/>
    <w:rsid w:val="007A015E"/>
    <w:rsid w:val="007A06E3"/>
    <w:rsid w:val="007A1110"/>
    <w:rsid w:val="007A129A"/>
    <w:rsid w:val="007A1992"/>
    <w:rsid w:val="007A4B9E"/>
    <w:rsid w:val="007A62B3"/>
    <w:rsid w:val="007A655F"/>
    <w:rsid w:val="007B0993"/>
    <w:rsid w:val="007B1310"/>
    <w:rsid w:val="007B1AC1"/>
    <w:rsid w:val="007B1BE9"/>
    <w:rsid w:val="007B319A"/>
    <w:rsid w:val="007B5F0F"/>
    <w:rsid w:val="007B6413"/>
    <w:rsid w:val="007B69B2"/>
    <w:rsid w:val="007B7FDF"/>
    <w:rsid w:val="007C0001"/>
    <w:rsid w:val="007C032A"/>
    <w:rsid w:val="007C12D1"/>
    <w:rsid w:val="007C7BC3"/>
    <w:rsid w:val="007D0C65"/>
    <w:rsid w:val="007D0CC4"/>
    <w:rsid w:val="007D28E8"/>
    <w:rsid w:val="007D2FF4"/>
    <w:rsid w:val="007D3070"/>
    <w:rsid w:val="007D3A2B"/>
    <w:rsid w:val="007D3F46"/>
    <w:rsid w:val="007D45D5"/>
    <w:rsid w:val="007D46A2"/>
    <w:rsid w:val="007D5067"/>
    <w:rsid w:val="007D59C8"/>
    <w:rsid w:val="007D5BAF"/>
    <w:rsid w:val="007D618E"/>
    <w:rsid w:val="007D6251"/>
    <w:rsid w:val="007E18CE"/>
    <w:rsid w:val="007E2549"/>
    <w:rsid w:val="007E255E"/>
    <w:rsid w:val="007E3801"/>
    <w:rsid w:val="007E42EE"/>
    <w:rsid w:val="007F0CDD"/>
    <w:rsid w:val="007F0EA5"/>
    <w:rsid w:val="007F1503"/>
    <w:rsid w:val="007F1F65"/>
    <w:rsid w:val="007F45A9"/>
    <w:rsid w:val="007F4CB1"/>
    <w:rsid w:val="00800DD1"/>
    <w:rsid w:val="00802449"/>
    <w:rsid w:val="008024BF"/>
    <w:rsid w:val="0080368D"/>
    <w:rsid w:val="00803953"/>
    <w:rsid w:val="008039B2"/>
    <w:rsid w:val="008050AA"/>
    <w:rsid w:val="0080566E"/>
    <w:rsid w:val="0080596D"/>
    <w:rsid w:val="00805C9E"/>
    <w:rsid w:val="008068CF"/>
    <w:rsid w:val="008143FF"/>
    <w:rsid w:val="00814FBB"/>
    <w:rsid w:val="008158EB"/>
    <w:rsid w:val="00816B4D"/>
    <w:rsid w:val="00817651"/>
    <w:rsid w:val="00817A62"/>
    <w:rsid w:val="008218ED"/>
    <w:rsid w:val="0082280E"/>
    <w:rsid w:val="00822F10"/>
    <w:rsid w:val="008230B9"/>
    <w:rsid w:val="008260B9"/>
    <w:rsid w:val="00826EA6"/>
    <w:rsid w:val="00827F79"/>
    <w:rsid w:val="008343A6"/>
    <w:rsid w:val="00835081"/>
    <w:rsid w:val="00835AFB"/>
    <w:rsid w:val="00836354"/>
    <w:rsid w:val="008364BE"/>
    <w:rsid w:val="00836F18"/>
    <w:rsid w:val="00840954"/>
    <w:rsid w:val="008415F4"/>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70311"/>
    <w:rsid w:val="008712E7"/>
    <w:rsid w:val="00873BAA"/>
    <w:rsid w:val="00875F16"/>
    <w:rsid w:val="00877793"/>
    <w:rsid w:val="008818B8"/>
    <w:rsid w:val="00883C5F"/>
    <w:rsid w:val="00884DF8"/>
    <w:rsid w:val="0088529C"/>
    <w:rsid w:val="00885E99"/>
    <w:rsid w:val="00887439"/>
    <w:rsid w:val="00890F6A"/>
    <w:rsid w:val="0089639F"/>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1929"/>
    <w:rsid w:val="008D2DB6"/>
    <w:rsid w:val="008D33AB"/>
    <w:rsid w:val="008D4D1F"/>
    <w:rsid w:val="008D5896"/>
    <w:rsid w:val="008E024C"/>
    <w:rsid w:val="008E115C"/>
    <w:rsid w:val="008E1978"/>
    <w:rsid w:val="008E1A90"/>
    <w:rsid w:val="008E55A6"/>
    <w:rsid w:val="008E7B3D"/>
    <w:rsid w:val="008F098E"/>
    <w:rsid w:val="008F13CF"/>
    <w:rsid w:val="008F2907"/>
    <w:rsid w:val="008F4942"/>
    <w:rsid w:val="008F6369"/>
    <w:rsid w:val="008F6998"/>
    <w:rsid w:val="00900E4D"/>
    <w:rsid w:val="0090191B"/>
    <w:rsid w:val="00901CC6"/>
    <w:rsid w:val="00902091"/>
    <w:rsid w:val="0090242B"/>
    <w:rsid w:val="00902E64"/>
    <w:rsid w:val="009032EE"/>
    <w:rsid w:val="009035A9"/>
    <w:rsid w:val="009044C6"/>
    <w:rsid w:val="00904BD6"/>
    <w:rsid w:val="009106FF"/>
    <w:rsid w:val="00911408"/>
    <w:rsid w:val="00913D0A"/>
    <w:rsid w:val="00913DCA"/>
    <w:rsid w:val="009178B6"/>
    <w:rsid w:val="00921236"/>
    <w:rsid w:val="009217FB"/>
    <w:rsid w:val="00922752"/>
    <w:rsid w:val="009229A8"/>
    <w:rsid w:val="00922C1F"/>
    <w:rsid w:val="0092306D"/>
    <w:rsid w:val="00924679"/>
    <w:rsid w:val="0092541A"/>
    <w:rsid w:val="00925BAF"/>
    <w:rsid w:val="0093162E"/>
    <w:rsid w:val="0093274D"/>
    <w:rsid w:val="00934FCB"/>
    <w:rsid w:val="00937FCE"/>
    <w:rsid w:val="00940B84"/>
    <w:rsid w:val="00941213"/>
    <w:rsid w:val="009425F4"/>
    <w:rsid w:val="00944F1A"/>
    <w:rsid w:val="009461AF"/>
    <w:rsid w:val="0094676F"/>
    <w:rsid w:val="00946C17"/>
    <w:rsid w:val="00951C3D"/>
    <w:rsid w:val="00954759"/>
    <w:rsid w:val="009559AC"/>
    <w:rsid w:val="009559D4"/>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4818"/>
    <w:rsid w:val="00986262"/>
    <w:rsid w:val="00991EE2"/>
    <w:rsid w:val="00992546"/>
    <w:rsid w:val="0099396D"/>
    <w:rsid w:val="00995FF8"/>
    <w:rsid w:val="00996231"/>
    <w:rsid w:val="00997AB6"/>
    <w:rsid w:val="009A0B0E"/>
    <w:rsid w:val="009A134E"/>
    <w:rsid w:val="009A2F19"/>
    <w:rsid w:val="009A5026"/>
    <w:rsid w:val="009A5BB9"/>
    <w:rsid w:val="009A6DAA"/>
    <w:rsid w:val="009A700C"/>
    <w:rsid w:val="009A7B14"/>
    <w:rsid w:val="009B0818"/>
    <w:rsid w:val="009B117E"/>
    <w:rsid w:val="009B2A9E"/>
    <w:rsid w:val="009B2D3C"/>
    <w:rsid w:val="009B45EC"/>
    <w:rsid w:val="009B50E3"/>
    <w:rsid w:val="009B5DEF"/>
    <w:rsid w:val="009B5F07"/>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286D"/>
    <w:rsid w:val="009D3264"/>
    <w:rsid w:val="009D3328"/>
    <w:rsid w:val="009D34BF"/>
    <w:rsid w:val="009D36CC"/>
    <w:rsid w:val="009D6CE1"/>
    <w:rsid w:val="009E0607"/>
    <w:rsid w:val="009E0D8C"/>
    <w:rsid w:val="009E3949"/>
    <w:rsid w:val="009E50F1"/>
    <w:rsid w:val="009E5F6D"/>
    <w:rsid w:val="009F0DA5"/>
    <w:rsid w:val="009F1269"/>
    <w:rsid w:val="009F33E3"/>
    <w:rsid w:val="009F34C5"/>
    <w:rsid w:val="009F53F2"/>
    <w:rsid w:val="009F74B1"/>
    <w:rsid w:val="00A00E01"/>
    <w:rsid w:val="00A010C9"/>
    <w:rsid w:val="00A02010"/>
    <w:rsid w:val="00A02642"/>
    <w:rsid w:val="00A03C54"/>
    <w:rsid w:val="00A0669B"/>
    <w:rsid w:val="00A075D1"/>
    <w:rsid w:val="00A113EC"/>
    <w:rsid w:val="00A156BA"/>
    <w:rsid w:val="00A20584"/>
    <w:rsid w:val="00A233B6"/>
    <w:rsid w:val="00A242D5"/>
    <w:rsid w:val="00A32004"/>
    <w:rsid w:val="00A32DB3"/>
    <w:rsid w:val="00A330A7"/>
    <w:rsid w:val="00A371BE"/>
    <w:rsid w:val="00A411EC"/>
    <w:rsid w:val="00A427F3"/>
    <w:rsid w:val="00A43A27"/>
    <w:rsid w:val="00A47A9D"/>
    <w:rsid w:val="00A50443"/>
    <w:rsid w:val="00A515DE"/>
    <w:rsid w:val="00A52348"/>
    <w:rsid w:val="00A546D9"/>
    <w:rsid w:val="00A54A3E"/>
    <w:rsid w:val="00A56D4A"/>
    <w:rsid w:val="00A57EAF"/>
    <w:rsid w:val="00A6096E"/>
    <w:rsid w:val="00A61E75"/>
    <w:rsid w:val="00A61F75"/>
    <w:rsid w:val="00A6326B"/>
    <w:rsid w:val="00A64C22"/>
    <w:rsid w:val="00A64C40"/>
    <w:rsid w:val="00A64C4E"/>
    <w:rsid w:val="00A6559B"/>
    <w:rsid w:val="00A6566B"/>
    <w:rsid w:val="00A67C34"/>
    <w:rsid w:val="00A7006E"/>
    <w:rsid w:val="00A71F5E"/>
    <w:rsid w:val="00A72E4E"/>
    <w:rsid w:val="00A73BB6"/>
    <w:rsid w:val="00A759F8"/>
    <w:rsid w:val="00A75C17"/>
    <w:rsid w:val="00A75FFB"/>
    <w:rsid w:val="00A764EA"/>
    <w:rsid w:val="00A76F87"/>
    <w:rsid w:val="00A80902"/>
    <w:rsid w:val="00A80CF9"/>
    <w:rsid w:val="00A81147"/>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2DAB"/>
    <w:rsid w:val="00AA40F1"/>
    <w:rsid w:val="00AB1BEF"/>
    <w:rsid w:val="00AB1D8E"/>
    <w:rsid w:val="00AB3193"/>
    <w:rsid w:val="00AB53CD"/>
    <w:rsid w:val="00AB7318"/>
    <w:rsid w:val="00AC2D4B"/>
    <w:rsid w:val="00AC3005"/>
    <w:rsid w:val="00AC5EE7"/>
    <w:rsid w:val="00AC6AD2"/>
    <w:rsid w:val="00AC7EEC"/>
    <w:rsid w:val="00AD024C"/>
    <w:rsid w:val="00AD1F5B"/>
    <w:rsid w:val="00AD3C4F"/>
    <w:rsid w:val="00AD42DA"/>
    <w:rsid w:val="00AD5D26"/>
    <w:rsid w:val="00AE0927"/>
    <w:rsid w:val="00AE27F6"/>
    <w:rsid w:val="00AE468C"/>
    <w:rsid w:val="00AE4E95"/>
    <w:rsid w:val="00AE695D"/>
    <w:rsid w:val="00AE6D2F"/>
    <w:rsid w:val="00AE7A54"/>
    <w:rsid w:val="00AF06AA"/>
    <w:rsid w:val="00AF1402"/>
    <w:rsid w:val="00AF1A7F"/>
    <w:rsid w:val="00AF2DEF"/>
    <w:rsid w:val="00AF359F"/>
    <w:rsid w:val="00AF384E"/>
    <w:rsid w:val="00AF38A4"/>
    <w:rsid w:val="00AF4B44"/>
    <w:rsid w:val="00AF4D64"/>
    <w:rsid w:val="00AF5072"/>
    <w:rsid w:val="00B00DF6"/>
    <w:rsid w:val="00B035FC"/>
    <w:rsid w:val="00B039C8"/>
    <w:rsid w:val="00B03C64"/>
    <w:rsid w:val="00B10D33"/>
    <w:rsid w:val="00B1112A"/>
    <w:rsid w:val="00B126D1"/>
    <w:rsid w:val="00B12F8B"/>
    <w:rsid w:val="00B14946"/>
    <w:rsid w:val="00B14980"/>
    <w:rsid w:val="00B14C04"/>
    <w:rsid w:val="00B14E8E"/>
    <w:rsid w:val="00B15630"/>
    <w:rsid w:val="00B15FAE"/>
    <w:rsid w:val="00B1731E"/>
    <w:rsid w:val="00B17354"/>
    <w:rsid w:val="00B17F23"/>
    <w:rsid w:val="00B235DE"/>
    <w:rsid w:val="00B27FD8"/>
    <w:rsid w:val="00B30147"/>
    <w:rsid w:val="00B3044D"/>
    <w:rsid w:val="00B3161B"/>
    <w:rsid w:val="00B3332B"/>
    <w:rsid w:val="00B33C26"/>
    <w:rsid w:val="00B3466F"/>
    <w:rsid w:val="00B3654E"/>
    <w:rsid w:val="00B41999"/>
    <w:rsid w:val="00B41B38"/>
    <w:rsid w:val="00B439BD"/>
    <w:rsid w:val="00B45C5C"/>
    <w:rsid w:val="00B46A3A"/>
    <w:rsid w:val="00B476EF"/>
    <w:rsid w:val="00B5282F"/>
    <w:rsid w:val="00B54695"/>
    <w:rsid w:val="00B55C3C"/>
    <w:rsid w:val="00B60377"/>
    <w:rsid w:val="00B645EB"/>
    <w:rsid w:val="00B6560A"/>
    <w:rsid w:val="00B658DB"/>
    <w:rsid w:val="00B6690C"/>
    <w:rsid w:val="00B67B37"/>
    <w:rsid w:val="00B73902"/>
    <w:rsid w:val="00B75049"/>
    <w:rsid w:val="00B763E7"/>
    <w:rsid w:val="00B76724"/>
    <w:rsid w:val="00B81523"/>
    <w:rsid w:val="00B82BA5"/>
    <w:rsid w:val="00B83AE3"/>
    <w:rsid w:val="00B84698"/>
    <w:rsid w:val="00B8734C"/>
    <w:rsid w:val="00B907FF"/>
    <w:rsid w:val="00B90918"/>
    <w:rsid w:val="00B9106A"/>
    <w:rsid w:val="00B916B8"/>
    <w:rsid w:val="00B91FF8"/>
    <w:rsid w:val="00B92754"/>
    <w:rsid w:val="00B97F26"/>
    <w:rsid w:val="00BA14AB"/>
    <w:rsid w:val="00BA2A36"/>
    <w:rsid w:val="00BA38C3"/>
    <w:rsid w:val="00BA53DD"/>
    <w:rsid w:val="00BA713E"/>
    <w:rsid w:val="00BA7C73"/>
    <w:rsid w:val="00BB1153"/>
    <w:rsid w:val="00BB331F"/>
    <w:rsid w:val="00BB67AC"/>
    <w:rsid w:val="00BC077E"/>
    <w:rsid w:val="00BC3DAA"/>
    <w:rsid w:val="00BC60A1"/>
    <w:rsid w:val="00BC789E"/>
    <w:rsid w:val="00BD1FC4"/>
    <w:rsid w:val="00BD296A"/>
    <w:rsid w:val="00BD2DF5"/>
    <w:rsid w:val="00BD4B25"/>
    <w:rsid w:val="00BD731C"/>
    <w:rsid w:val="00BD7C6F"/>
    <w:rsid w:val="00BE2FB4"/>
    <w:rsid w:val="00BF33BB"/>
    <w:rsid w:val="00BF5300"/>
    <w:rsid w:val="00BF5877"/>
    <w:rsid w:val="00BF6044"/>
    <w:rsid w:val="00C009BB"/>
    <w:rsid w:val="00C012F8"/>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B61"/>
    <w:rsid w:val="00C15D8F"/>
    <w:rsid w:val="00C15EE1"/>
    <w:rsid w:val="00C16DB2"/>
    <w:rsid w:val="00C17E0E"/>
    <w:rsid w:val="00C2626A"/>
    <w:rsid w:val="00C30093"/>
    <w:rsid w:val="00C319B5"/>
    <w:rsid w:val="00C31C44"/>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015"/>
    <w:rsid w:val="00C54777"/>
    <w:rsid w:val="00C5509E"/>
    <w:rsid w:val="00C55159"/>
    <w:rsid w:val="00C55D82"/>
    <w:rsid w:val="00C56B0C"/>
    <w:rsid w:val="00C57890"/>
    <w:rsid w:val="00C57C8E"/>
    <w:rsid w:val="00C610C2"/>
    <w:rsid w:val="00C62816"/>
    <w:rsid w:val="00C628ED"/>
    <w:rsid w:val="00C62CEE"/>
    <w:rsid w:val="00C63398"/>
    <w:rsid w:val="00C65CAF"/>
    <w:rsid w:val="00C662A7"/>
    <w:rsid w:val="00C66734"/>
    <w:rsid w:val="00C6756F"/>
    <w:rsid w:val="00C712A0"/>
    <w:rsid w:val="00C712A9"/>
    <w:rsid w:val="00C74230"/>
    <w:rsid w:val="00C7765F"/>
    <w:rsid w:val="00C80503"/>
    <w:rsid w:val="00C848FA"/>
    <w:rsid w:val="00C8626A"/>
    <w:rsid w:val="00C86F13"/>
    <w:rsid w:val="00C90B79"/>
    <w:rsid w:val="00C90E3B"/>
    <w:rsid w:val="00C911FB"/>
    <w:rsid w:val="00C92278"/>
    <w:rsid w:val="00C94719"/>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2926"/>
    <w:rsid w:val="00CB4464"/>
    <w:rsid w:val="00CC26B6"/>
    <w:rsid w:val="00CC5BCE"/>
    <w:rsid w:val="00CC69F4"/>
    <w:rsid w:val="00CD1047"/>
    <w:rsid w:val="00CD15CC"/>
    <w:rsid w:val="00CD372B"/>
    <w:rsid w:val="00CD50C1"/>
    <w:rsid w:val="00CD57C6"/>
    <w:rsid w:val="00CD7AA2"/>
    <w:rsid w:val="00CE2A9B"/>
    <w:rsid w:val="00CE63D9"/>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0DBC"/>
    <w:rsid w:val="00D115AA"/>
    <w:rsid w:val="00D11DEB"/>
    <w:rsid w:val="00D13A2D"/>
    <w:rsid w:val="00D14F36"/>
    <w:rsid w:val="00D16689"/>
    <w:rsid w:val="00D1727E"/>
    <w:rsid w:val="00D17414"/>
    <w:rsid w:val="00D17734"/>
    <w:rsid w:val="00D22CFE"/>
    <w:rsid w:val="00D24120"/>
    <w:rsid w:val="00D2453F"/>
    <w:rsid w:val="00D25FDE"/>
    <w:rsid w:val="00D322F9"/>
    <w:rsid w:val="00D32920"/>
    <w:rsid w:val="00D34499"/>
    <w:rsid w:val="00D37024"/>
    <w:rsid w:val="00D4256D"/>
    <w:rsid w:val="00D4430F"/>
    <w:rsid w:val="00D47087"/>
    <w:rsid w:val="00D47369"/>
    <w:rsid w:val="00D53026"/>
    <w:rsid w:val="00D53056"/>
    <w:rsid w:val="00D53C59"/>
    <w:rsid w:val="00D5486E"/>
    <w:rsid w:val="00D62382"/>
    <w:rsid w:val="00D660E4"/>
    <w:rsid w:val="00D70D17"/>
    <w:rsid w:val="00D742E7"/>
    <w:rsid w:val="00D74BE3"/>
    <w:rsid w:val="00D75DE3"/>
    <w:rsid w:val="00D76041"/>
    <w:rsid w:val="00D762DC"/>
    <w:rsid w:val="00D778C3"/>
    <w:rsid w:val="00D778E1"/>
    <w:rsid w:val="00D81520"/>
    <w:rsid w:val="00D818BB"/>
    <w:rsid w:val="00D8313B"/>
    <w:rsid w:val="00D842FB"/>
    <w:rsid w:val="00D86AF0"/>
    <w:rsid w:val="00D9046F"/>
    <w:rsid w:val="00D942CD"/>
    <w:rsid w:val="00D95F3D"/>
    <w:rsid w:val="00D9649A"/>
    <w:rsid w:val="00D9735B"/>
    <w:rsid w:val="00D97B10"/>
    <w:rsid w:val="00D97EBC"/>
    <w:rsid w:val="00DA0920"/>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FD1"/>
    <w:rsid w:val="00DC5901"/>
    <w:rsid w:val="00DD06CD"/>
    <w:rsid w:val="00DD06FC"/>
    <w:rsid w:val="00DD098B"/>
    <w:rsid w:val="00DD1F14"/>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0BA"/>
    <w:rsid w:val="00E03FFE"/>
    <w:rsid w:val="00E04E7B"/>
    <w:rsid w:val="00E05350"/>
    <w:rsid w:val="00E063DA"/>
    <w:rsid w:val="00E073B2"/>
    <w:rsid w:val="00E0764C"/>
    <w:rsid w:val="00E103A2"/>
    <w:rsid w:val="00E10A30"/>
    <w:rsid w:val="00E11768"/>
    <w:rsid w:val="00E12BB5"/>
    <w:rsid w:val="00E149D9"/>
    <w:rsid w:val="00E14CB0"/>
    <w:rsid w:val="00E152C3"/>
    <w:rsid w:val="00E15760"/>
    <w:rsid w:val="00E215F9"/>
    <w:rsid w:val="00E22AB7"/>
    <w:rsid w:val="00E25C32"/>
    <w:rsid w:val="00E27031"/>
    <w:rsid w:val="00E30A55"/>
    <w:rsid w:val="00E31F47"/>
    <w:rsid w:val="00E3478D"/>
    <w:rsid w:val="00E34AEF"/>
    <w:rsid w:val="00E358AF"/>
    <w:rsid w:val="00E35A3F"/>
    <w:rsid w:val="00E37509"/>
    <w:rsid w:val="00E37B64"/>
    <w:rsid w:val="00E37FEF"/>
    <w:rsid w:val="00E40D0A"/>
    <w:rsid w:val="00E44F43"/>
    <w:rsid w:val="00E522F7"/>
    <w:rsid w:val="00E525DD"/>
    <w:rsid w:val="00E52617"/>
    <w:rsid w:val="00E5297D"/>
    <w:rsid w:val="00E54D1B"/>
    <w:rsid w:val="00E558EA"/>
    <w:rsid w:val="00E55DA0"/>
    <w:rsid w:val="00E56CA3"/>
    <w:rsid w:val="00E60CDE"/>
    <w:rsid w:val="00E63685"/>
    <w:rsid w:val="00E64DC2"/>
    <w:rsid w:val="00E65866"/>
    <w:rsid w:val="00E65D6D"/>
    <w:rsid w:val="00E67F33"/>
    <w:rsid w:val="00E72D2F"/>
    <w:rsid w:val="00E75ABA"/>
    <w:rsid w:val="00E75FF0"/>
    <w:rsid w:val="00E77795"/>
    <w:rsid w:val="00E83347"/>
    <w:rsid w:val="00E846EC"/>
    <w:rsid w:val="00E84D68"/>
    <w:rsid w:val="00E851C2"/>
    <w:rsid w:val="00E85A35"/>
    <w:rsid w:val="00E9040D"/>
    <w:rsid w:val="00E90BC7"/>
    <w:rsid w:val="00E922CC"/>
    <w:rsid w:val="00E93272"/>
    <w:rsid w:val="00E939A4"/>
    <w:rsid w:val="00E93BE1"/>
    <w:rsid w:val="00E95129"/>
    <w:rsid w:val="00E9516E"/>
    <w:rsid w:val="00E968F2"/>
    <w:rsid w:val="00E96E70"/>
    <w:rsid w:val="00E978B7"/>
    <w:rsid w:val="00EA2A54"/>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804"/>
    <w:rsid w:val="00EE524A"/>
    <w:rsid w:val="00EE5E87"/>
    <w:rsid w:val="00EE7097"/>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B87"/>
    <w:rsid w:val="00F1702F"/>
    <w:rsid w:val="00F1737A"/>
    <w:rsid w:val="00F23A83"/>
    <w:rsid w:val="00F25108"/>
    <w:rsid w:val="00F27A90"/>
    <w:rsid w:val="00F336B3"/>
    <w:rsid w:val="00F34322"/>
    <w:rsid w:val="00F35594"/>
    <w:rsid w:val="00F36272"/>
    <w:rsid w:val="00F36E2E"/>
    <w:rsid w:val="00F42431"/>
    <w:rsid w:val="00F44EC9"/>
    <w:rsid w:val="00F45587"/>
    <w:rsid w:val="00F46CA5"/>
    <w:rsid w:val="00F47089"/>
    <w:rsid w:val="00F4740B"/>
    <w:rsid w:val="00F51218"/>
    <w:rsid w:val="00F548E9"/>
    <w:rsid w:val="00F55B60"/>
    <w:rsid w:val="00F56B7F"/>
    <w:rsid w:val="00F57984"/>
    <w:rsid w:val="00F665A5"/>
    <w:rsid w:val="00F66BCD"/>
    <w:rsid w:val="00F66E46"/>
    <w:rsid w:val="00F6744E"/>
    <w:rsid w:val="00F77397"/>
    <w:rsid w:val="00F773E1"/>
    <w:rsid w:val="00F80264"/>
    <w:rsid w:val="00F8170C"/>
    <w:rsid w:val="00F820B1"/>
    <w:rsid w:val="00F822EF"/>
    <w:rsid w:val="00F82C14"/>
    <w:rsid w:val="00F85280"/>
    <w:rsid w:val="00F86D9C"/>
    <w:rsid w:val="00F87233"/>
    <w:rsid w:val="00F92285"/>
    <w:rsid w:val="00F92402"/>
    <w:rsid w:val="00FA1077"/>
    <w:rsid w:val="00FA18F6"/>
    <w:rsid w:val="00FA2A3F"/>
    <w:rsid w:val="00FA38E5"/>
    <w:rsid w:val="00FA408C"/>
    <w:rsid w:val="00FA6099"/>
    <w:rsid w:val="00FA6441"/>
    <w:rsid w:val="00FB1BD4"/>
    <w:rsid w:val="00FB2C72"/>
    <w:rsid w:val="00FB2D5B"/>
    <w:rsid w:val="00FB3E52"/>
    <w:rsid w:val="00FB3FB4"/>
    <w:rsid w:val="00FB4257"/>
    <w:rsid w:val="00FB5842"/>
    <w:rsid w:val="00FB5ADE"/>
    <w:rsid w:val="00FC0448"/>
    <w:rsid w:val="00FC0B81"/>
    <w:rsid w:val="00FC3199"/>
    <w:rsid w:val="00FC4327"/>
    <w:rsid w:val="00FC4AE5"/>
    <w:rsid w:val="00FC50B5"/>
    <w:rsid w:val="00FC5CE4"/>
    <w:rsid w:val="00FC6091"/>
    <w:rsid w:val="00FC6D9D"/>
    <w:rsid w:val="00FD301E"/>
    <w:rsid w:val="00FD553B"/>
    <w:rsid w:val="00FD5E7D"/>
    <w:rsid w:val="00FD7E8B"/>
    <w:rsid w:val="00FE34F8"/>
    <w:rsid w:val="00FE48A8"/>
    <w:rsid w:val="00FE55CB"/>
    <w:rsid w:val="00FE5DFD"/>
    <w:rsid w:val="00FE7197"/>
    <w:rsid w:val="00FE7892"/>
    <w:rsid w:val="00FE7B77"/>
    <w:rsid w:val="00FF00F6"/>
    <w:rsid w:val="00FF032B"/>
    <w:rsid w:val="00FF1A31"/>
    <w:rsid w:val="00FF1D87"/>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docId w15:val="{7EC6C7B1-8AF3-48E1-B54D-F3EAD7564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3BAA"/>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873BA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873BAA"/>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873BA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873BAA"/>
    <w:pPr>
      <w:ind w:left="1418" w:hanging="1418"/>
      <w:outlineLvl w:val="3"/>
    </w:pPr>
    <w:rPr>
      <w:sz w:val="24"/>
    </w:rPr>
  </w:style>
  <w:style w:type="paragraph" w:styleId="Heading5">
    <w:name w:val="heading 5"/>
    <w:aliases w:val="h5,Heading5,H5"/>
    <w:basedOn w:val="Heading4"/>
    <w:next w:val="Normal"/>
    <w:link w:val="Heading5Char"/>
    <w:qFormat/>
    <w:rsid w:val="00873BAA"/>
    <w:pPr>
      <w:ind w:left="1701" w:hanging="1701"/>
      <w:outlineLvl w:val="4"/>
    </w:pPr>
    <w:rPr>
      <w:sz w:val="22"/>
    </w:rPr>
  </w:style>
  <w:style w:type="paragraph" w:styleId="Heading6">
    <w:name w:val="heading 6"/>
    <w:basedOn w:val="H6"/>
    <w:next w:val="Normal"/>
    <w:link w:val="Heading6Char"/>
    <w:qFormat/>
    <w:rsid w:val="00873BAA"/>
    <w:pPr>
      <w:outlineLvl w:val="5"/>
    </w:pPr>
  </w:style>
  <w:style w:type="paragraph" w:styleId="Heading7">
    <w:name w:val="heading 7"/>
    <w:basedOn w:val="H6"/>
    <w:next w:val="Normal"/>
    <w:link w:val="Heading7Char"/>
    <w:qFormat/>
    <w:rsid w:val="00873BAA"/>
    <w:pPr>
      <w:outlineLvl w:val="6"/>
    </w:pPr>
  </w:style>
  <w:style w:type="paragraph" w:styleId="Heading8">
    <w:name w:val="heading 8"/>
    <w:aliases w:val="Table Heading"/>
    <w:basedOn w:val="Heading1"/>
    <w:next w:val="Normal"/>
    <w:link w:val="Heading8Char"/>
    <w:qFormat/>
    <w:rsid w:val="00873BAA"/>
    <w:pPr>
      <w:ind w:left="0" w:firstLine="0"/>
      <w:outlineLvl w:val="7"/>
    </w:pPr>
  </w:style>
  <w:style w:type="paragraph" w:styleId="Heading9">
    <w:name w:val="heading 9"/>
    <w:aliases w:val="Figure Heading,FH"/>
    <w:basedOn w:val="Heading8"/>
    <w:next w:val="Normal"/>
    <w:link w:val="Heading9Char"/>
    <w:qFormat/>
    <w:rsid w:val="00873BAA"/>
    <w:pPr>
      <w:outlineLvl w:val="8"/>
    </w:pPr>
  </w:style>
  <w:style w:type="character" w:default="1" w:styleId="DefaultParagraphFont">
    <w:name w:val="Default Paragraph Font"/>
    <w:semiHidden/>
    <w:rsid w:val="00873B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3BAA"/>
  </w:style>
  <w:style w:type="paragraph" w:customStyle="1" w:styleId="H6">
    <w:name w:val="H6"/>
    <w:basedOn w:val="Heading5"/>
    <w:next w:val="Normal"/>
    <w:rsid w:val="00873BAA"/>
    <w:pPr>
      <w:ind w:left="1985" w:hanging="1985"/>
      <w:outlineLvl w:val="9"/>
    </w:pPr>
    <w:rPr>
      <w:sz w:val="20"/>
    </w:rPr>
  </w:style>
  <w:style w:type="paragraph" w:styleId="TOC9">
    <w:name w:val="toc 9"/>
    <w:basedOn w:val="TOC8"/>
    <w:rsid w:val="00873BAA"/>
    <w:pPr>
      <w:ind w:left="1418" w:hanging="1418"/>
    </w:pPr>
  </w:style>
  <w:style w:type="paragraph" w:styleId="TOC8">
    <w:name w:val="toc 8"/>
    <w:basedOn w:val="TOC1"/>
    <w:rsid w:val="00873BAA"/>
    <w:pPr>
      <w:spacing w:before="180"/>
      <w:ind w:left="2693" w:hanging="2693"/>
    </w:pPr>
    <w:rPr>
      <w:b/>
    </w:rPr>
  </w:style>
  <w:style w:type="paragraph" w:styleId="TOC1">
    <w:name w:val="toc 1"/>
    <w:aliases w:val="Observation TOC2"/>
    <w:rsid w:val="00873BA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73BAA"/>
    <w:pPr>
      <w:keepLines/>
      <w:tabs>
        <w:tab w:val="center" w:pos="4536"/>
        <w:tab w:val="right" w:pos="9072"/>
      </w:tabs>
    </w:pPr>
    <w:rPr>
      <w:noProof/>
    </w:rPr>
  </w:style>
  <w:style w:type="character" w:customStyle="1" w:styleId="ZGSM">
    <w:name w:val="ZGSM"/>
    <w:rsid w:val="00873BA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73BA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73BA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73BAA"/>
    <w:pPr>
      <w:ind w:left="1701" w:hanging="1701"/>
    </w:pPr>
  </w:style>
  <w:style w:type="paragraph" w:styleId="TOC4">
    <w:name w:val="toc 4"/>
    <w:basedOn w:val="TOC3"/>
    <w:rsid w:val="00873BAA"/>
    <w:pPr>
      <w:ind w:left="1418" w:hanging="1418"/>
    </w:pPr>
  </w:style>
  <w:style w:type="paragraph" w:styleId="TOC3">
    <w:name w:val="toc 3"/>
    <w:basedOn w:val="TOC2"/>
    <w:rsid w:val="00873BAA"/>
    <w:pPr>
      <w:ind w:left="1134" w:hanging="1134"/>
    </w:pPr>
  </w:style>
  <w:style w:type="paragraph" w:styleId="TOC2">
    <w:name w:val="toc 2"/>
    <w:basedOn w:val="TOC1"/>
    <w:rsid w:val="00873BAA"/>
    <w:pPr>
      <w:keepNext w:val="0"/>
      <w:spacing w:before="0"/>
      <w:ind w:left="851" w:hanging="851"/>
    </w:pPr>
    <w:rPr>
      <w:sz w:val="20"/>
    </w:rPr>
  </w:style>
  <w:style w:type="paragraph" w:styleId="Index1">
    <w:name w:val="index 1"/>
    <w:basedOn w:val="Normal"/>
    <w:rsid w:val="00873BAA"/>
    <w:pPr>
      <w:keepLines/>
      <w:spacing w:after="0"/>
    </w:pPr>
  </w:style>
  <w:style w:type="paragraph" w:styleId="Index2">
    <w:name w:val="index 2"/>
    <w:basedOn w:val="Index1"/>
    <w:rsid w:val="00873BAA"/>
    <w:pPr>
      <w:ind w:left="284"/>
    </w:pPr>
  </w:style>
  <w:style w:type="paragraph" w:customStyle="1" w:styleId="TT">
    <w:name w:val="TT"/>
    <w:basedOn w:val="Heading1"/>
    <w:next w:val="Normal"/>
    <w:rsid w:val="00873BAA"/>
    <w:pPr>
      <w:outlineLvl w:val="9"/>
    </w:pPr>
  </w:style>
  <w:style w:type="paragraph" w:styleId="Footer">
    <w:name w:val="footer"/>
    <w:basedOn w:val="Header"/>
    <w:link w:val="FooterChar"/>
    <w:rsid w:val="00873BAA"/>
    <w:pPr>
      <w:jc w:val="center"/>
    </w:pPr>
    <w:rPr>
      <w:i/>
    </w:rPr>
  </w:style>
  <w:style w:type="character" w:styleId="FootnoteReference">
    <w:name w:val="footnote reference"/>
    <w:rsid w:val="00873BA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73BAA"/>
    <w:pPr>
      <w:keepLines/>
      <w:spacing w:after="0"/>
      <w:ind w:left="454" w:hanging="454"/>
    </w:pPr>
    <w:rPr>
      <w:sz w:val="16"/>
    </w:rPr>
  </w:style>
  <w:style w:type="paragraph" w:customStyle="1" w:styleId="NF">
    <w:name w:val="NF"/>
    <w:basedOn w:val="NO"/>
    <w:rsid w:val="00873BAA"/>
    <w:pPr>
      <w:keepNext/>
      <w:spacing w:after="0"/>
    </w:pPr>
    <w:rPr>
      <w:rFonts w:ascii="Arial" w:hAnsi="Arial"/>
      <w:sz w:val="18"/>
    </w:rPr>
  </w:style>
  <w:style w:type="paragraph" w:customStyle="1" w:styleId="NO">
    <w:name w:val="NO"/>
    <w:basedOn w:val="Normal"/>
    <w:link w:val="NOChar"/>
    <w:rsid w:val="00873BAA"/>
    <w:pPr>
      <w:keepLines/>
      <w:ind w:left="1135" w:hanging="851"/>
    </w:pPr>
  </w:style>
  <w:style w:type="paragraph" w:customStyle="1" w:styleId="PL">
    <w:name w:val="PL"/>
    <w:link w:val="PLChar"/>
    <w:rsid w:val="00873B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73BAA"/>
    <w:pPr>
      <w:jc w:val="right"/>
    </w:pPr>
  </w:style>
  <w:style w:type="paragraph" w:customStyle="1" w:styleId="TAL">
    <w:name w:val="TAL"/>
    <w:basedOn w:val="Normal"/>
    <w:link w:val="TALChar"/>
    <w:rsid w:val="00873BAA"/>
    <w:pPr>
      <w:keepNext/>
      <w:keepLines/>
      <w:spacing w:after="0"/>
    </w:pPr>
    <w:rPr>
      <w:rFonts w:ascii="Arial" w:hAnsi="Arial"/>
      <w:sz w:val="18"/>
    </w:rPr>
  </w:style>
  <w:style w:type="paragraph" w:styleId="ListNumber2">
    <w:name w:val="List Number 2"/>
    <w:basedOn w:val="ListNumber"/>
    <w:rsid w:val="00873BAA"/>
    <w:pPr>
      <w:ind w:left="851"/>
    </w:pPr>
  </w:style>
  <w:style w:type="paragraph" w:styleId="ListNumber">
    <w:name w:val="List Number"/>
    <w:basedOn w:val="List"/>
    <w:rsid w:val="00873BAA"/>
  </w:style>
  <w:style w:type="paragraph" w:styleId="List">
    <w:name w:val="List"/>
    <w:basedOn w:val="Normal"/>
    <w:link w:val="ListChar"/>
    <w:rsid w:val="00873BAA"/>
    <w:pPr>
      <w:ind w:left="568" w:hanging="284"/>
    </w:pPr>
  </w:style>
  <w:style w:type="paragraph" w:customStyle="1" w:styleId="TAH">
    <w:name w:val="TAH"/>
    <w:basedOn w:val="TAC"/>
    <w:link w:val="TAHCar"/>
    <w:rsid w:val="00873BAA"/>
    <w:rPr>
      <w:b/>
    </w:rPr>
  </w:style>
  <w:style w:type="paragraph" w:customStyle="1" w:styleId="TAC">
    <w:name w:val="TAC"/>
    <w:basedOn w:val="TAL"/>
    <w:link w:val="TACChar"/>
    <w:rsid w:val="00873BAA"/>
    <w:pPr>
      <w:jc w:val="center"/>
    </w:pPr>
  </w:style>
  <w:style w:type="paragraph" w:customStyle="1" w:styleId="LD">
    <w:name w:val="LD"/>
    <w:rsid w:val="00873BA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873BAA"/>
    <w:pPr>
      <w:keepLines/>
      <w:ind w:left="1702" w:hanging="1418"/>
    </w:pPr>
  </w:style>
  <w:style w:type="paragraph" w:customStyle="1" w:styleId="FP">
    <w:name w:val="FP"/>
    <w:basedOn w:val="Normal"/>
    <w:rsid w:val="00873BAA"/>
    <w:pPr>
      <w:spacing w:after="0"/>
    </w:pPr>
  </w:style>
  <w:style w:type="paragraph" w:customStyle="1" w:styleId="NW">
    <w:name w:val="NW"/>
    <w:basedOn w:val="NO"/>
    <w:rsid w:val="00873BAA"/>
    <w:pPr>
      <w:spacing w:after="0"/>
    </w:pPr>
  </w:style>
  <w:style w:type="paragraph" w:customStyle="1" w:styleId="EW">
    <w:name w:val="EW"/>
    <w:basedOn w:val="EX"/>
    <w:rsid w:val="00873BAA"/>
    <w:pPr>
      <w:spacing w:after="0"/>
    </w:pPr>
  </w:style>
  <w:style w:type="paragraph" w:customStyle="1" w:styleId="B1">
    <w:name w:val="B1"/>
    <w:basedOn w:val="List"/>
    <w:link w:val="B1Char1"/>
    <w:rsid w:val="00873BAA"/>
  </w:style>
  <w:style w:type="character" w:customStyle="1" w:styleId="B1Char1">
    <w:name w:val="B1 Char1"/>
    <w:link w:val="B1"/>
    <w:qFormat/>
    <w:rsid w:val="00E152C3"/>
    <w:rPr>
      <w:rFonts w:eastAsia="Times New Roman"/>
    </w:rPr>
  </w:style>
  <w:style w:type="paragraph" w:styleId="TOC6">
    <w:name w:val="toc 6"/>
    <w:basedOn w:val="TOC5"/>
    <w:next w:val="Normal"/>
    <w:rsid w:val="00873BAA"/>
    <w:pPr>
      <w:ind w:left="1985" w:hanging="1985"/>
    </w:pPr>
  </w:style>
  <w:style w:type="paragraph" w:styleId="TOC7">
    <w:name w:val="toc 7"/>
    <w:basedOn w:val="TOC6"/>
    <w:next w:val="Normal"/>
    <w:rsid w:val="00873BAA"/>
    <w:pPr>
      <w:ind w:left="2268" w:hanging="2268"/>
    </w:pPr>
  </w:style>
  <w:style w:type="paragraph" w:styleId="ListBullet2">
    <w:name w:val="List Bullet 2"/>
    <w:aliases w:val="lb2"/>
    <w:basedOn w:val="ListBullet"/>
    <w:rsid w:val="00873BAA"/>
    <w:pPr>
      <w:ind w:left="851"/>
    </w:pPr>
  </w:style>
  <w:style w:type="paragraph" w:styleId="ListBullet">
    <w:name w:val="List Bullet"/>
    <w:basedOn w:val="List"/>
    <w:rsid w:val="00873BAA"/>
  </w:style>
  <w:style w:type="paragraph" w:customStyle="1" w:styleId="EditorsNote">
    <w:name w:val="Editor's Note"/>
    <w:basedOn w:val="NO"/>
    <w:rsid w:val="00873BAA"/>
    <w:rPr>
      <w:color w:val="FF0000"/>
    </w:rPr>
  </w:style>
  <w:style w:type="paragraph" w:customStyle="1" w:styleId="TH">
    <w:name w:val="TH"/>
    <w:basedOn w:val="Normal"/>
    <w:link w:val="THChar"/>
    <w:rsid w:val="00873BAA"/>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873B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73B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73BA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73B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73BAA"/>
    <w:pPr>
      <w:ind w:left="851" w:hanging="851"/>
    </w:pPr>
  </w:style>
  <w:style w:type="paragraph" w:customStyle="1" w:styleId="ZH">
    <w:name w:val="ZH"/>
    <w:rsid w:val="00873BA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873BAA"/>
    <w:pPr>
      <w:keepNext w:val="0"/>
      <w:spacing w:before="0" w:after="240"/>
    </w:pPr>
  </w:style>
  <w:style w:type="paragraph" w:customStyle="1" w:styleId="ZG">
    <w:name w:val="ZG"/>
    <w:rsid w:val="00873BA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873BAA"/>
    <w:pPr>
      <w:ind w:left="1135"/>
    </w:pPr>
  </w:style>
  <w:style w:type="paragraph" w:styleId="List2">
    <w:name w:val="List 2"/>
    <w:basedOn w:val="List"/>
    <w:link w:val="List2Char"/>
    <w:rsid w:val="00873BAA"/>
    <w:pPr>
      <w:ind w:left="851"/>
    </w:pPr>
  </w:style>
  <w:style w:type="paragraph" w:styleId="List3">
    <w:name w:val="List 3"/>
    <w:basedOn w:val="List2"/>
    <w:link w:val="List3Char"/>
    <w:rsid w:val="00873BAA"/>
    <w:pPr>
      <w:ind w:left="1135"/>
    </w:pPr>
  </w:style>
  <w:style w:type="paragraph" w:styleId="List4">
    <w:name w:val="List 4"/>
    <w:basedOn w:val="List3"/>
    <w:rsid w:val="00873BAA"/>
    <w:pPr>
      <w:ind w:left="1418"/>
    </w:pPr>
  </w:style>
  <w:style w:type="paragraph" w:styleId="List5">
    <w:name w:val="List 5"/>
    <w:basedOn w:val="List4"/>
    <w:rsid w:val="00873BAA"/>
    <w:pPr>
      <w:ind w:left="1702"/>
    </w:pPr>
  </w:style>
  <w:style w:type="paragraph" w:styleId="ListBullet4">
    <w:name w:val="List Bullet 4"/>
    <w:basedOn w:val="ListBullet3"/>
    <w:rsid w:val="00873BAA"/>
    <w:pPr>
      <w:ind w:left="1418"/>
    </w:pPr>
  </w:style>
  <w:style w:type="paragraph" w:styleId="ListBullet5">
    <w:name w:val="List Bullet 5"/>
    <w:basedOn w:val="ListBullet4"/>
    <w:rsid w:val="00873BAA"/>
    <w:pPr>
      <w:ind w:left="1702"/>
    </w:pPr>
  </w:style>
  <w:style w:type="paragraph" w:customStyle="1" w:styleId="B2">
    <w:name w:val="B2"/>
    <w:basedOn w:val="List2"/>
    <w:link w:val="B2Char"/>
    <w:rsid w:val="00873BAA"/>
  </w:style>
  <w:style w:type="paragraph" w:customStyle="1" w:styleId="B3">
    <w:name w:val="B3"/>
    <w:basedOn w:val="List3"/>
    <w:link w:val="B3Char"/>
    <w:rsid w:val="00873BAA"/>
  </w:style>
  <w:style w:type="paragraph" w:customStyle="1" w:styleId="B4">
    <w:name w:val="B4"/>
    <w:basedOn w:val="List4"/>
    <w:link w:val="B4Char"/>
    <w:rsid w:val="00873BAA"/>
  </w:style>
  <w:style w:type="paragraph" w:customStyle="1" w:styleId="B5">
    <w:name w:val="B5"/>
    <w:basedOn w:val="List5"/>
    <w:link w:val="B5Char"/>
    <w:rsid w:val="00873BAA"/>
  </w:style>
  <w:style w:type="paragraph" w:customStyle="1" w:styleId="ZTD">
    <w:name w:val="ZTD"/>
    <w:basedOn w:val="ZB"/>
    <w:rsid w:val="00873BAA"/>
    <w:pPr>
      <w:framePr w:hRule="auto" w:wrap="notBeside" w:y="852"/>
    </w:pPr>
    <w:rPr>
      <w:i w:val="0"/>
      <w:sz w:val="40"/>
    </w:rPr>
  </w:style>
  <w:style w:type="paragraph" w:customStyle="1" w:styleId="ZV">
    <w:name w:val="ZV"/>
    <w:basedOn w:val="ZU"/>
    <w:rsid w:val="00873BA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link w:val="CRCoverPageChar"/>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aliases w:val="Table Heading Char"/>
    <w:link w:val="Heading8"/>
    <w:rsid w:val="00B17354"/>
    <w:rPr>
      <w:rFonts w:ascii="Arial" w:eastAsia="Times New Roman" w:hAnsi="Arial"/>
      <w:sz w:val="36"/>
    </w:rPr>
  </w:style>
  <w:style w:type="character" w:customStyle="1" w:styleId="Heading9Char">
    <w:name w:val="Heading 9 Char"/>
    <w:aliases w:val="Figure Heading Char,FH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qForma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character" w:customStyle="1" w:styleId="fontstyle01">
    <w:name w:val="fontstyle01"/>
    <w:basedOn w:val="DefaultParagraphFont"/>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NoList"/>
    <w:uiPriority w:val="99"/>
    <w:semiHidden/>
    <w:unhideWhenUsed/>
    <w:rsid w:val="009B5F07"/>
  </w:style>
  <w:style w:type="numbering" w:customStyle="1" w:styleId="110">
    <w:name w:val="无列表11"/>
    <w:next w:val="NoList"/>
    <w:uiPriority w:val="99"/>
    <w:semiHidden/>
    <w:unhideWhenUsed/>
    <w:rsid w:val="009B5F07"/>
  </w:style>
  <w:style w:type="paragraph" w:customStyle="1" w:styleId="LGTdoc">
    <w:name w:val="LGTdoc_본문"/>
    <w:basedOn w:val="Normal"/>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Normal"/>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Normal"/>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Normal"/>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
    <w:name w:val="正文2"/>
    <w:rsid w:val="00F80264"/>
    <w:pPr>
      <w:spacing w:before="100" w:beforeAutospacing="1" w:after="180"/>
    </w:pPr>
    <w:rPr>
      <w:rFonts w:eastAsia="DengXian"/>
      <w:sz w:val="24"/>
      <w:szCs w:val="24"/>
      <w:lang w:val="en-US" w:eastAsia="zh-CN"/>
    </w:rPr>
  </w:style>
  <w:style w:type="character" w:customStyle="1" w:styleId="CRCoverPageChar">
    <w:name w:val="CR Cover Page Char"/>
    <w:link w:val="CRCoverPage"/>
    <w:rsid w:val="001F0B5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0" Type="http://schemas.openxmlformats.org/officeDocument/2006/relationships/hyperlink" Target="http://portal.3gpp.org/desktopmodules/WorkItem/WorkItemDetails.aspx?workitemId=830174"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5EE31-5164-4E11-BEB2-312D534C2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466</Words>
  <Characters>2660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3120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PM</cp:lastModifiedBy>
  <cp:revision>5</cp:revision>
  <cp:lastPrinted>2007-03-03T11:31:00Z</cp:lastPrinted>
  <dcterms:created xsi:type="dcterms:W3CDTF">2021-04-20T15:06:00Z</dcterms:created>
  <dcterms:modified xsi:type="dcterms:W3CDTF">2021-06-06T10:29:00Z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ies>
</file>